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D445A" w14:textId="662AA9AD" w:rsidR="000B1823" w:rsidRPr="00D747D8" w:rsidRDefault="00A33204" w:rsidP="00146641">
      <w:pPr>
        <w:spacing w:before="1600" w:after="120" w:line="276" w:lineRule="auto"/>
        <w:jc w:val="center"/>
        <w:rPr>
          <w:rFonts w:ascii="Arial" w:hAnsi="Arial" w:cs="Arial"/>
          <w:b/>
          <w:bCs/>
          <w:sz w:val="20"/>
          <w:szCs w:val="20"/>
        </w:rPr>
      </w:pPr>
      <w:r w:rsidRPr="00D747D8">
        <w:rPr>
          <w:rFonts w:ascii="Arial" w:hAnsi="Arial" w:cs="Arial"/>
          <w:b/>
          <w:bCs/>
          <w:noProof/>
          <w:sz w:val="20"/>
          <w:szCs w:val="20"/>
        </w:rPr>
        <w:drawing>
          <wp:anchor distT="0" distB="0" distL="114300" distR="114300" simplePos="0" relativeHeight="251658240" behindDoc="1" locked="1" layoutInCell="1" allowOverlap="1" wp14:anchorId="0DBC49BC" wp14:editId="06011B16">
            <wp:simplePos x="0" y="0"/>
            <wp:positionH relativeFrom="page">
              <wp:posOffset>902970</wp:posOffset>
            </wp:positionH>
            <wp:positionV relativeFrom="page">
              <wp:posOffset>867410</wp:posOffset>
            </wp:positionV>
            <wp:extent cx="5759450" cy="313055"/>
            <wp:effectExtent l="0" t="0" r="0" b="0"/>
            <wp:wrapNone/>
            <wp:docPr id="409575813"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957581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D747D8">
        <w:rPr>
          <w:rFonts w:ascii="Arial" w:hAnsi="Arial" w:cs="Arial"/>
          <w:b/>
          <w:bCs/>
          <w:sz w:val="20"/>
          <w:szCs w:val="20"/>
        </w:rPr>
        <w:t>Opatření obecné povahy</w:t>
      </w:r>
    </w:p>
    <w:p w14:paraId="07CA0EF9" w14:textId="293E3203" w:rsidR="00146641" w:rsidRPr="00D747D8" w:rsidRDefault="001A4958" w:rsidP="00584D17">
      <w:pPr>
        <w:spacing w:before="240" w:after="240" w:line="276" w:lineRule="auto"/>
        <w:jc w:val="center"/>
        <w:rPr>
          <w:rFonts w:ascii="Arial" w:hAnsi="Arial" w:cs="Arial"/>
          <w:b/>
          <w:bCs/>
          <w:sz w:val="20"/>
          <w:szCs w:val="20"/>
        </w:rPr>
      </w:pPr>
      <w:r w:rsidRPr="00D747D8">
        <w:rPr>
          <w:rFonts w:ascii="Arial" w:hAnsi="Arial" w:cs="Arial"/>
          <w:b/>
          <w:bCs/>
          <w:sz w:val="20"/>
          <w:szCs w:val="20"/>
        </w:rPr>
        <w:t>p</w:t>
      </w:r>
      <w:r w:rsidR="00146641" w:rsidRPr="00D747D8">
        <w:rPr>
          <w:rFonts w:ascii="Arial" w:hAnsi="Arial" w:cs="Arial"/>
          <w:b/>
          <w:bCs/>
          <w:sz w:val="20"/>
          <w:szCs w:val="20"/>
        </w:rPr>
        <w:t>ro akcelerační oblast AOV30 Kunovice</w:t>
      </w:r>
    </w:p>
    <w:p w14:paraId="19AB4E45" w14:textId="77777777" w:rsidR="00E5042A" w:rsidRPr="00D747D8" w:rsidRDefault="00C90EB8" w:rsidP="00A04ECB">
      <w:pPr>
        <w:spacing w:after="240" w:line="276" w:lineRule="auto"/>
        <w:jc w:val="both"/>
        <w:rPr>
          <w:rFonts w:ascii="Arial" w:hAnsi="Arial" w:cs="Arial"/>
          <w:sz w:val="20"/>
          <w:szCs w:val="20"/>
        </w:rPr>
      </w:pPr>
      <w:r w:rsidRPr="00D747D8">
        <w:rPr>
          <w:rFonts w:ascii="Arial" w:hAnsi="Arial" w:cs="Arial"/>
          <w:sz w:val="20"/>
          <w:szCs w:val="20"/>
        </w:rPr>
        <w:t>Vláda České republiky</w:t>
      </w:r>
      <w:r w:rsidR="00E5042A" w:rsidRPr="00D747D8">
        <w:rPr>
          <w:rFonts w:ascii="Arial" w:hAnsi="Arial" w:cs="Arial"/>
          <w:sz w:val="20"/>
          <w:szCs w:val="20"/>
        </w:rPr>
        <w:t xml:space="preserve">, jako orgán příslušný podle § 9 odst. 3 </w:t>
      </w:r>
      <w:bookmarkStart w:id="0" w:name="_Hlk211330394"/>
      <w:r w:rsidR="00E5042A" w:rsidRPr="00D747D8">
        <w:rPr>
          <w:rFonts w:ascii="Arial" w:hAnsi="Arial" w:cs="Arial"/>
          <w:sz w:val="20"/>
          <w:szCs w:val="20"/>
        </w:rPr>
        <w:t xml:space="preserve">zákona č. </w:t>
      </w:r>
      <w:r w:rsidRPr="00D747D8">
        <w:rPr>
          <w:rFonts w:ascii="Arial" w:hAnsi="Arial" w:cs="Arial"/>
          <w:sz w:val="20"/>
          <w:szCs w:val="20"/>
        </w:rPr>
        <w:t>249</w:t>
      </w:r>
      <w:r w:rsidR="00E5042A" w:rsidRPr="00D747D8">
        <w:rPr>
          <w:rFonts w:ascii="Arial" w:hAnsi="Arial" w:cs="Arial"/>
          <w:sz w:val="20"/>
          <w:szCs w:val="20"/>
        </w:rPr>
        <w:t>/2025 Sb., o urychlení využívání</w:t>
      </w:r>
      <w:r w:rsidR="00F0236A" w:rsidRPr="00D747D8">
        <w:rPr>
          <w:rFonts w:ascii="Arial" w:hAnsi="Arial" w:cs="Arial"/>
          <w:sz w:val="20"/>
          <w:szCs w:val="20"/>
        </w:rPr>
        <w:t xml:space="preserve"> některých</w:t>
      </w:r>
      <w:r w:rsidR="00E5042A" w:rsidRPr="00D747D8">
        <w:rPr>
          <w:rFonts w:ascii="Arial" w:hAnsi="Arial" w:cs="Arial"/>
          <w:sz w:val="20"/>
          <w:szCs w:val="20"/>
        </w:rPr>
        <w:t xml:space="preserve"> obnovitelných zdrojů energie a o změně souvisejících zákonů (zákon o urychlení využívání obnovitelných zdrojů energie</w:t>
      </w:r>
      <w:r w:rsidR="00F0236A" w:rsidRPr="00D747D8">
        <w:rPr>
          <w:rFonts w:ascii="Arial" w:hAnsi="Arial" w:cs="Arial"/>
          <w:sz w:val="20"/>
          <w:szCs w:val="20"/>
        </w:rPr>
        <w:t>), (dále</w:t>
      </w:r>
      <w:r w:rsidR="003A47F7" w:rsidRPr="00D747D8">
        <w:rPr>
          <w:rFonts w:ascii="Arial" w:hAnsi="Arial" w:cs="Arial"/>
          <w:sz w:val="20"/>
          <w:szCs w:val="20"/>
        </w:rPr>
        <w:t xml:space="preserve"> jen</w:t>
      </w:r>
      <w:r w:rsidR="00F0236A" w:rsidRPr="00D747D8">
        <w:rPr>
          <w:rFonts w:ascii="Arial" w:hAnsi="Arial" w:cs="Arial"/>
          <w:sz w:val="20"/>
          <w:szCs w:val="20"/>
        </w:rPr>
        <w:t xml:space="preserve"> „</w:t>
      </w:r>
      <w:r w:rsidR="00E5042A" w:rsidRPr="00D747D8">
        <w:rPr>
          <w:rFonts w:ascii="Arial" w:hAnsi="Arial" w:cs="Arial"/>
          <w:sz w:val="20"/>
          <w:szCs w:val="20"/>
        </w:rPr>
        <w:t>ZOZE“</w:t>
      </w:r>
      <w:r w:rsidR="00F0236A" w:rsidRPr="00D747D8">
        <w:rPr>
          <w:rFonts w:ascii="Arial" w:hAnsi="Arial" w:cs="Arial"/>
          <w:sz w:val="20"/>
          <w:szCs w:val="20"/>
        </w:rPr>
        <w:t>)</w:t>
      </w:r>
      <w:bookmarkEnd w:id="0"/>
      <w:r w:rsidR="00E5042A" w:rsidRPr="00D747D8">
        <w:rPr>
          <w:rFonts w:ascii="Arial" w:hAnsi="Arial" w:cs="Arial"/>
          <w:sz w:val="20"/>
          <w:szCs w:val="20"/>
        </w:rPr>
        <w:t>,</w:t>
      </w:r>
    </w:p>
    <w:p w14:paraId="5BE66869" w14:textId="77777777" w:rsidR="00E5042A" w:rsidRPr="00D747D8" w:rsidRDefault="00E5042A" w:rsidP="00A04ECB">
      <w:pPr>
        <w:spacing w:line="276" w:lineRule="auto"/>
        <w:jc w:val="center"/>
        <w:rPr>
          <w:rFonts w:ascii="Arial" w:hAnsi="Arial" w:cs="Arial"/>
          <w:b/>
          <w:bCs/>
          <w:sz w:val="20"/>
          <w:szCs w:val="20"/>
        </w:rPr>
      </w:pPr>
      <w:r w:rsidRPr="00D747D8">
        <w:rPr>
          <w:rFonts w:ascii="Arial" w:hAnsi="Arial" w:cs="Arial"/>
          <w:b/>
          <w:bCs/>
          <w:sz w:val="20"/>
          <w:szCs w:val="20"/>
        </w:rPr>
        <w:t>vydává</w:t>
      </w:r>
    </w:p>
    <w:p w14:paraId="31405897" w14:textId="77777777" w:rsidR="00E5042A" w:rsidRPr="00D747D8" w:rsidRDefault="00E5042A" w:rsidP="00A04ECB">
      <w:pPr>
        <w:spacing w:before="120" w:after="240" w:line="276" w:lineRule="auto"/>
        <w:jc w:val="both"/>
        <w:rPr>
          <w:rFonts w:ascii="Arial" w:hAnsi="Arial" w:cs="Arial"/>
          <w:sz w:val="20"/>
          <w:szCs w:val="20"/>
        </w:rPr>
      </w:pPr>
      <w:r w:rsidRPr="00D747D8">
        <w:rPr>
          <w:rFonts w:ascii="Arial" w:hAnsi="Arial" w:cs="Arial"/>
          <w:sz w:val="20"/>
          <w:szCs w:val="20"/>
        </w:rPr>
        <w:t>podle § 6</w:t>
      </w:r>
      <w:r w:rsidR="00980417" w:rsidRPr="00D747D8">
        <w:rPr>
          <w:rFonts w:ascii="Arial" w:hAnsi="Arial" w:cs="Arial"/>
          <w:sz w:val="20"/>
          <w:szCs w:val="20"/>
        </w:rPr>
        <w:t>, § 7</w:t>
      </w:r>
      <w:r w:rsidRPr="00D747D8">
        <w:rPr>
          <w:rFonts w:ascii="Arial" w:hAnsi="Arial" w:cs="Arial"/>
          <w:sz w:val="20"/>
          <w:szCs w:val="20"/>
        </w:rPr>
        <w:t xml:space="preserve"> a </w:t>
      </w:r>
      <w:r w:rsidR="00980417" w:rsidRPr="00D747D8">
        <w:rPr>
          <w:rFonts w:ascii="Arial" w:hAnsi="Arial" w:cs="Arial"/>
          <w:sz w:val="20"/>
          <w:szCs w:val="20"/>
        </w:rPr>
        <w:t xml:space="preserve">§ 9 odst. 3 </w:t>
      </w:r>
      <w:r w:rsidRPr="00D747D8">
        <w:rPr>
          <w:rFonts w:ascii="Arial" w:hAnsi="Arial" w:cs="Arial"/>
          <w:sz w:val="20"/>
          <w:szCs w:val="20"/>
        </w:rPr>
        <w:t>ZOZE</w:t>
      </w:r>
      <w:r w:rsidR="00980417" w:rsidRPr="00D747D8">
        <w:rPr>
          <w:rFonts w:ascii="Arial" w:hAnsi="Arial" w:cs="Arial"/>
          <w:sz w:val="20"/>
          <w:szCs w:val="20"/>
        </w:rPr>
        <w:t xml:space="preserve"> v souběhu s</w:t>
      </w:r>
      <w:r w:rsidR="00C90EB8" w:rsidRPr="00D747D8">
        <w:rPr>
          <w:rFonts w:ascii="Arial" w:hAnsi="Arial" w:cs="Arial"/>
          <w:sz w:val="20"/>
          <w:szCs w:val="20"/>
        </w:rPr>
        <w:t xml:space="preserve"> § 20 písm. e) ve spojení s § 61 písm. c) a § 73 odst. 1 zákona č. 283/2021 Sb., stavební zákon,</w:t>
      </w:r>
      <w:r w:rsidR="00980417" w:rsidRPr="00D747D8">
        <w:rPr>
          <w:rFonts w:ascii="Arial" w:hAnsi="Arial" w:cs="Arial"/>
          <w:sz w:val="20"/>
          <w:szCs w:val="20"/>
        </w:rPr>
        <w:t xml:space="preserve"> ve znění pozdějších předpisů,</w:t>
      </w:r>
      <w:r w:rsidR="006B05FC" w:rsidRPr="00D747D8">
        <w:rPr>
          <w:rFonts w:ascii="Arial" w:hAnsi="Arial" w:cs="Arial"/>
          <w:sz w:val="20"/>
          <w:szCs w:val="20"/>
        </w:rPr>
        <w:t xml:space="preserve"> </w:t>
      </w:r>
      <w:r w:rsidR="00CB4382" w:rsidRPr="00D747D8">
        <w:rPr>
          <w:rFonts w:ascii="Arial" w:hAnsi="Arial" w:cs="Arial"/>
          <w:sz w:val="20"/>
          <w:szCs w:val="20"/>
        </w:rPr>
        <w:t>ve spojení s</w:t>
      </w:r>
      <w:r w:rsidR="006B05FC" w:rsidRPr="00D747D8">
        <w:rPr>
          <w:rFonts w:ascii="Arial" w:hAnsi="Arial" w:cs="Arial"/>
          <w:sz w:val="20"/>
          <w:szCs w:val="20"/>
        </w:rPr>
        <w:t xml:space="preserve"> § 171 až 174 zákona č. 500/2004 Sb., správní řád, ve znění pozdějších předpisů</w:t>
      </w:r>
      <w:r w:rsidR="005C3C85" w:rsidRPr="00D747D8">
        <w:rPr>
          <w:rFonts w:ascii="Arial" w:hAnsi="Arial" w:cs="Arial"/>
          <w:sz w:val="20"/>
          <w:szCs w:val="20"/>
        </w:rPr>
        <w:t>,</w:t>
      </w:r>
    </w:p>
    <w:p w14:paraId="0C936789" w14:textId="77777777" w:rsidR="006B05FC" w:rsidRPr="00D747D8" w:rsidRDefault="006B05FC" w:rsidP="00A04ECB">
      <w:pPr>
        <w:spacing w:line="276" w:lineRule="auto"/>
        <w:jc w:val="center"/>
        <w:rPr>
          <w:rFonts w:ascii="Arial" w:hAnsi="Arial" w:cs="Arial"/>
          <w:b/>
          <w:bCs/>
          <w:sz w:val="20"/>
          <w:szCs w:val="20"/>
        </w:rPr>
      </w:pPr>
      <w:bookmarkStart w:id="1" w:name="_Hlk182810593"/>
      <w:r w:rsidRPr="00D747D8">
        <w:rPr>
          <w:rFonts w:ascii="Arial" w:hAnsi="Arial" w:cs="Arial"/>
          <w:b/>
          <w:bCs/>
          <w:sz w:val="20"/>
          <w:szCs w:val="20"/>
        </w:rPr>
        <w:t xml:space="preserve">územní opatření o podmínkách </w:t>
      </w:r>
      <w:bookmarkEnd w:id="1"/>
      <w:r w:rsidR="005C7FA5" w:rsidRPr="00D747D8">
        <w:rPr>
          <w:rFonts w:ascii="Arial" w:hAnsi="Arial" w:cs="Arial"/>
          <w:b/>
          <w:bCs/>
          <w:sz w:val="20"/>
          <w:szCs w:val="20"/>
        </w:rPr>
        <w:t>a zmírňujících opatřeních podle zákona o urychlení využívání obnovitelných zdrojů energie</w:t>
      </w:r>
    </w:p>
    <w:p w14:paraId="0DF79B9C" w14:textId="77777777" w:rsidR="006B05FC" w:rsidRPr="00D747D8" w:rsidRDefault="006B05FC" w:rsidP="00A04ECB">
      <w:pPr>
        <w:spacing w:line="276" w:lineRule="auto"/>
        <w:jc w:val="center"/>
        <w:rPr>
          <w:rFonts w:ascii="Arial" w:hAnsi="Arial" w:cs="Arial"/>
          <w:sz w:val="20"/>
          <w:szCs w:val="20"/>
        </w:rPr>
      </w:pPr>
      <w:r w:rsidRPr="00D747D8">
        <w:rPr>
          <w:rFonts w:ascii="Arial" w:hAnsi="Arial" w:cs="Arial"/>
          <w:sz w:val="20"/>
          <w:szCs w:val="20"/>
        </w:rPr>
        <w:t>(dále jen „územní opatření“)</w:t>
      </w:r>
      <w:r w:rsidR="005C3C85" w:rsidRPr="00D747D8">
        <w:rPr>
          <w:rFonts w:ascii="Arial" w:hAnsi="Arial" w:cs="Arial"/>
          <w:sz w:val="20"/>
          <w:szCs w:val="20"/>
        </w:rPr>
        <w:t>.</w:t>
      </w:r>
    </w:p>
    <w:p w14:paraId="138535D7" w14:textId="77777777" w:rsidR="001C6EDB" w:rsidRPr="00D747D8" w:rsidRDefault="006B05FC" w:rsidP="001C6EDB">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D747D8">
        <w:rPr>
          <w:rFonts w:ascii="Arial" w:hAnsi="Arial" w:cs="Arial"/>
          <w:sz w:val="20"/>
          <w:szCs w:val="20"/>
        </w:rPr>
        <w:t xml:space="preserve">Územní opatření se </w:t>
      </w:r>
      <w:r w:rsidR="00E66746" w:rsidRPr="00D747D8">
        <w:rPr>
          <w:rFonts w:ascii="Arial" w:hAnsi="Arial" w:cs="Arial"/>
          <w:sz w:val="20"/>
          <w:szCs w:val="20"/>
        </w:rPr>
        <w:t xml:space="preserve">vydává </w:t>
      </w:r>
      <w:r w:rsidRPr="00D747D8">
        <w:rPr>
          <w:rFonts w:ascii="Arial" w:hAnsi="Arial" w:cs="Arial"/>
          <w:sz w:val="20"/>
          <w:szCs w:val="20"/>
        </w:rPr>
        <w:t xml:space="preserve">pro </w:t>
      </w:r>
      <w:r w:rsidR="00307F8E" w:rsidRPr="00D747D8">
        <w:rPr>
          <w:rFonts w:ascii="Arial" w:hAnsi="Arial" w:cs="Arial"/>
          <w:sz w:val="20"/>
          <w:szCs w:val="20"/>
        </w:rPr>
        <w:t xml:space="preserve">akcelerační </w:t>
      </w:r>
      <w:r w:rsidRPr="00D747D8">
        <w:rPr>
          <w:rFonts w:ascii="Arial" w:hAnsi="Arial" w:cs="Arial"/>
          <w:sz w:val="20"/>
          <w:szCs w:val="20"/>
        </w:rPr>
        <w:t xml:space="preserve">oblast </w:t>
      </w:r>
      <w:r w:rsidR="006A27DD" w:rsidRPr="00D747D8">
        <w:rPr>
          <w:rFonts w:ascii="Arial" w:hAnsi="Arial" w:cs="Arial"/>
          <w:b/>
          <w:bCs/>
          <w:sz w:val="20"/>
          <w:szCs w:val="20"/>
        </w:rPr>
        <w:t>A</w:t>
      </w:r>
      <w:r w:rsidR="005C7FA5" w:rsidRPr="00D747D8">
        <w:rPr>
          <w:rFonts w:ascii="Arial" w:hAnsi="Arial" w:cs="Arial"/>
          <w:b/>
          <w:bCs/>
          <w:sz w:val="20"/>
          <w:szCs w:val="20"/>
        </w:rPr>
        <w:t>O</w:t>
      </w:r>
      <w:r w:rsidR="00B44BA9" w:rsidRPr="00D747D8">
        <w:rPr>
          <w:rFonts w:ascii="Arial" w:hAnsi="Arial" w:cs="Arial"/>
          <w:b/>
          <w:bCs/>
          <w:sz w:val="20"/>
          <w:szCs w:val="20"/>
        </w:rPr>
        <w:t>V</w:t>
      </w:r>
      <w:r w:rsidR="00C070BC" w:rsidRPr="00D747D8">
        <w:rPr>
          <w:rFonts w:ascii="Arial" w:hAnsi="Arial" w:cs="Arial"/>
          <w:b/>
          <w:bCs/>
          <w:sz w:val="20"/>
          <w:szCs w:val="20"/>
        </w:rPr>
        <w:t>30 Kunovice</w:t>
      </w:r>
      <w:r w:rsidR="006A27DD" w:rsidRPr="00D747D8">
        <w:rPr>
          <w:rFonts w:ascii="Arial" w:hAnsi="Arial" w:cs="Arial"/>
          <w:sz w:val="20"/>
          <w:szCs w:val="20"/>
        </w:rPr>
        <w:t xml:space="preserve"> (dále jen „akcelerační oblast“)</w:t>
      </w:r>
      <w:r w:rsidR="008E6537" w:rsidRPr="00D747D8">
        <w:rPr>
          <w:rFonts w:ascii="Arial" w:hAnsi="Arial" w:cs="Arial"/>
          <w:sz w:val="20"/>
          <w:szCs w:val="20"/>
        </w:rPr>
        <w:t>, vymezen</w:t>
      </w:r>
      <w:r w:rsidR="00B03D3A" w:rsidRPr="00D747D8">
        <w:rPr>
          <w:rFonts w:ascii="Arial" w:hAnsi="Arial" w:cs="Arial"/>
          <w:sz w:val="20"/>
          <w:szCs w:val="20"/>
        </w:rPr>
        <w:t>ou</w:t>
      </w:r>
      <w:r w:rsidR="008E6537" w:rsidRPr="00D747D8">
        <w:rPr>
          <w:rFonts w:ascii="Arial" w:hAnsi="Arial" w:cs="Arial"/>
          <w:sz w:val="20"/>
          <w:szCs w:val="20"/>
        </w:rPr>
        <w:t xml:space="preserve"> ve </w:t>
      </w:r>
      <w:r w:rsidR="005C7FA5" w:rsidRPr="00D747D8">
        <w:rPr>
          <w:rFonts w:ascii="Arial" w:hAnsi="Arial" w:cs="Arial"/>
          <w:sz w:val="20"/>
          <w:szCs w:val="20"/>
        </w:rPr>
        <w:t>Z</w:t>
      </w:r>
      <w:r w:rsidR="008E6537" w:rsidRPr="00D747D8">
        <w:rPr>
          <w:rFonts w:ascii="Arial" w:hAnsi="Arial" w:cs="Arial"/>
          <w:sz w:val="20"/>
          <w:szCs w:val="20"/>
        </w:rPr>
        <w:t xml:space="preserve">měně č. 2 </w:t>
      </w:r>
      <w:r w:rsidR="005C7FA5" w:rsidRPr="00D747D8">
        <w:rPr>
          <w:rFonts w:ascii="Arial" w:hAnsi="Arial" w:cs="Arial"/>
          <w:sz w:val="20"/>
          <w:szCs w:val="20"/>
        </w:rPr>
        <w:t>ú</w:t>
      </w:r>
      <w:r w:rsidR="008E6537" w:rsidRPr="00D747D8">
        <w:rPr>
          <w:rFonts w:ascii="Arial" w:hAnsi="Arial" w:cs="Arial"/>
          <w:sz w:val="20"/>
          <w:szCs w:val="20"/>
        </w:rPr>
        <w:t>zemního rozvoj</w:t>
      </w:r>
      <w:r w:rsidR="005C7FA5" w:rsidRPr="00D747D8">
        <w:rPr>
          <w:rFonts w:ascii="Arial" w:hAnsi="Arial" w:cs="Arial"/>
          <w:sz w:val="20"/>
          <w:szCs w:val="20"/>
        </w:rPr>
        <w:t>ového plánu</w:t>
      </w:r>
      <w:r w:rsidR="005C160A" w:rsidRPr="00D747D8">
        <w:rPr>
          <w:rFonts w:ascii="Arial" w:hAnsi="Arial" w:cs="Arial"/>
          <w:sz w:val="20"/>
          <w:szCs w:val="20"/>
        </w:rPr>
        <w:t xml:space="preserve"> (dále také jen </w:t>
      </w:r>
      <w:r w:rsidR="09FB2677" w:rsidRPr="00D747D8">
        <w:rPr>
          <w:rFonts w:ascii="Arial" w:hAnsi="Arial" w:cs="Arial"/>
          <w:sz w:val="20"/>
          <w:szCs w:val="20"/>
        </w:rPr>
        <w:t>„ÚRP“</w:t>
      </w:r>
      <w:r w:rsidR="005C160A" w:rsidRPr="00D747D8">
        <w:rPr>
          <w:rFonts w:ascii="Arial" w:hAnsi="Arial" w:cs="Arial"/>
          <w:sz w:val="20"/>
          <w:szCs w:val="20"/>
        </w:rPr>
        <w:t>)</w:t>
      </w:r>
      <w:r w:rsidR="008E6537" w:rsidRPr="00D747D8">
        <w:rPr>
          <w:rFonts w:ascii="Arial" w:hAnsi="Arial" w:cs="Arial"/>
          <w:sz w:val="20"/>
          <w:szCs w:val="20"/>
        </w:rPr>
        <w:t xml:space="preserve">. </w:t>
      </w:r>
      <w:r w:rsidR="00F0236A" w:rsidRPr="00D747D8">
        <w:rPr>
          <w:rFonts w:ascii="Arial" w:hAnsi="Arial" w:cs="Arial"/>
          <w:sz w:val="20"/>
          <w:szCs w:val="20"/>
        </w:rPr>
        <w:t>Akcelerační oblas</w:t>
      </w:r>
      <w:r w:rsidR="008E6537" w:rsidRPr="00D747D8">
        <w:rPr>
          <w:rFonts w:ascii="Arial" w:hAnsi="Arial" w:cs="Arial"/>
          <w:sz w:val="20"/>
          <w:szCs w:val="20"/>
        </w:rPr>
        <w:t>t</w:t>
      </w:r>
      <w:r w:rsidRPr="00D747D8">
        <w:rPr>
          <w:rFonts w:ascii="Arial" w:hAnsi="Arial" w:cs="Arial"/>
          <w:sz w:val="20"/>
          <w:szCs w:val="20"/>
        </w:rPr>
        <w:t xml:space="preserve"> </w:t>
      </w:r>
      <w:r w:rsidR="00F0236A" w:rsidRPr="00D747D8">
        <w:rPr>
          <w:rFonts w:ascii="Arial" w:hAnsi="Arial" w:cs="Arial"/>
          <w:sz w:val="20"/>
          <w:szCs w:val="20"/>
        </w:rPr>
        <w:t xml:space="preserve">zasahuje do </w:t>
      </w:r>
      <w:r w:rsidR="00CC1E90" w:rsidRPr="00D747D8">
        <w:rPr>
          <w:rFonts w:ascii="Arial" w:hAnsi="Arial" w:cs="Arial"/>
          <w:sz w:val="20"/>
          <w:szCs w:val="20"/>
        </w:rPr>
        <w:t>katastrální</w:t>
      </w:r>
      <w:r w:rsidR="00917FD7" w:rsidRPr="00D747D8">
        <w:rPr>
          <w:rFonts w:ascii="Arial" w:hAnsi="Arial" w:cs="Arial"/>
          <w:sz w:val="20"/>
          <w:szCs w:val="20"/>
        </w:rPr>
        <w:t>ch</w:t>
      </w:r>
      <w:r w:rsidR="00CC1E90" w:rsidRPr="00D747D8">
        <w:rPr>
          <w:rFonts w:ascii="Arial" w:hAnsi="Arial" w:cs="Arial"/>
          <w:sz w:val="20"/>
          <w:szCs w:val="20"/>
        </w:rPr>
        <w:t xml:space="preserve"> území</w:t>
      </w:r>
      <w:r w:rsidR="002C24CA" w:rsidRPr="00D747D8">
        <w:rPr>
          <w:rFonts w:ascii="Arial" w:hAnsi="Arial" w:cs="Arial"/>
          <w:sz w:val="20"/>
          <w:szCs w:val="20"/>
        </w:rPr>
        <w:t xml:space="preserve"> </w:t>
      </w:r>
      <w:r w:rsidR="0038440C" w:rsidRPr="00D747D8">
        <w:rPr>
          <w:rFonts w:ascii="Arial" w:hAnsi="Arial" w:cs="Arial"/>
          <w:sz w:val="20"/>
          <w:szCs w:val="20"/>
        </w:rPr>
        <w:t xml:space="preserve">733946 Provodovice ve stejnojmenné obci (správní obvod obce s rozšířenou působností, dále jen </w:t>
      </w:r>
      <w:r w:rsidR="27AA236B" w:rsidRPr="00D747D8">
        <w:rPr>
          <w:rFonts w:ascii="Arial" w:hAnsi="Arial" w:cs="Arial"/>
          <w:sz w:val="20"/>
          <w:szCs w:val="20"/>
        </w:rPr>
        <w:t>„ORP“</w:t>
      </w:r>
      <w:r w:rsidR="0038440C" w:rsidRPr="00D747D8">
        <w:rPr>
          <w:rFonts w:ascii="Arial" w:hAnsi="Arial" w:cs="Arial"/>
          <w:sz w:val="20"/>
          <w:szCs w:val="20"/>
        </w:rPr>
        <w:t xml:space="preserve">, Hranice), </w:t>
      </w:r>
      <w:r w:rsidR="00862D76" w:rsidRPr="00D747D8">
        <w:rPr>
          <w:rFonts w:ascii="Arial" w:hAnsi="Arial" w:cs="Arial"/>
          <w:sz w:val="20"/>
          <w:szCs w:val="20"/>
        </w:rPr>
        <w:t>600687 Babice u Kelče a 681181 Lhota u Kelče v obci Kelč, 677353 Kunovice ve stejnojmenné obci</w:t>
      </w:r>
      <w:r w:rsidR="0038440C" w:rsidRPr="00D747D8">
        <w:rPr>
          <w:rFonts w:ascii="Arial" w:hAnsi="Arial" w:cs="Arial"/>
          <w:sz w:val="20"/>
          <w:szCs w:val="20"/>
        </w:rPr>
        <w:t xml:space="preserve"> (správní obvod ORP Valašské Meziříčí) a </w:t>
      </w:r>
      <w:r w:rsidR="00862D76" w:rsidRPr="00D747D8">
        <w:rPr>
          <w:rFonts w:ascii="Arial" w:hAnsi="Arial" w:cs="Arial"/>
          <w:sz w:val="20"/>
          <w:szCs w:val="20"/>
        </w:rPr>
        <w:t xml:space="preserve">668621 Komárno ve stejnojmenné obci </w:t>
      </w:r>
      <w:r w:rsidR="00917FD7" w:rsidRPr="00D747D8">
        <w:rPr>
          <w:rFonts w:ascii="Arial" w:hAnsi="Arial" w:cs="Arial"/>
          <w:sz w:val="20"/>
          <w:szCs w:val="20"/>
        </w:rPr>
        <w:t>(</w:t>
      </w:r>
      <w:r w:rsidR="0038440C" w:rsidRPr="00D747D8">
        <w:rPr>
          <w:rFonts w:ascii="Arial" w:hAnsi="Arial" w:cs="Arial"/>
          <w:sz w:val="20"/>
          <w:szCs w:val="20"/>
        </w:rPr>
        <w:t xml:space="preserve">správní obvod </w:t>
      </w:r>
      <w:r w:rsidR="00917FD7" w:rsidRPr="00D747D8">
        <w:rPr>
          <w:rFonts w:ascii="Arial" w:hAnsi="Arial" w:cs="Arial"/>
          <w:sz w:val="20"/>
          <w:szCs w:val="20"/>
        </w:rPr>
        <w:t xml:space="preserve">ORP </w:t>
      </w:r>
      <w:r w:rsidR="0038440C" w:rsidRPr="00D747D8">
        <w:rPr>
          <w:rFonts w:ascii="Arial" w:hAnsi="Arial" w:cs="Arial"/>
          <w:sz w:val="20"/>
          <w:szCs w:val="20"/>
        </w:rPr>
        <w:t>Bystřice pod Hostýnem</w:t>
      </w:r>
      <w:r w:rsidR="00917FD7" w:rsidRPr="00D747D8">
        <w:rPr>
          <w:rFonts w:ascii="Arial" w:hAnsi="Arial" w:cs="Arial"/>
          <w:sz w:val="20"/>
          <w:szCs w:val="20"/>
        </w:rPr>
        <w:t>)</w:t>
      </w:r>
      <w:r w:rsidRPr="00D747D8" w:rsidDel="00917FD7">
        <w:rPr>
          <w:rFonts w:ascii="Arial" w:hAnsi="Arial" w:cs="Arial"/>
          <w:sz w:val="20"/>
          <w:szCs w:val="20"/>
        </w:rPr>
        <w:t>,</w:t>
      </w:r>
      <w:r w:rsidR="00917FD7" w:rsidRPr="00D747D8">
        <w:rPr>
          <w:rFonts w:ascii="Arial" w:hAnsi="Arial" w:cs="Arial"/>
          <w:sz w:val="20"/>
          <w:szCs w:val="20"/>
        </w:rPr>
        <w:t xml:space="preserve"> </w:t>
      </w:r>
      <w:r w:rsidR="00CC1E90" w:rsidRPr="00D747D8">
        <w:rPr>
          <w:rFonts w:ascii="Arial" w:hAnsi="Arial" w:cs="Arial"/>
          <w:sz w:val="20"/>
          <w:szCs w:val="20"/>
        </w:rPr>
        <w:t>a</w:t>
      </w:r>
      <w:r w:rsidR="002307A2" w:rsidRPr="00D747D8">
        <w:rPr>
          <w:rFonts w:ascii="Arial" w:hAnsi="Arial" w:cs="Arial"/>
          <w:sz w:val="20"/>
          <w:szCs w:val="20"/>
        </w:rPr>
        <w:t xml:space="preserve"> </w:t>
      </w:r>
      <w:r w:rsidRPr="00D747D8">
        <w:rPr>
          <w:rFonts w:ascii="Arial" w:hAnsi="Arial" w:cs="Arial"/>
          <w:sz w:val="20"/>
          <w:szCs w:val="20"/>
        </w:rPr>
        <w:t>je vyznačen</w:t>
      </w:r>
      <w:r w:rsidR="008E6537" w:rsidRPr="00D747D8">
        <w:rPr>
          <w:rFonts w:ascii="Arial" w:hAnsi="Arial" w:cs="Arial"/>
          <w:sz w:val="20"/>
          <w:szCs w:val="20"/>
        </w:rPr>
        <w:t>a</w:t>
      </w:r>
      <w:r w:rsidRPr="00D747D8">
        <w:rPr>
          <w:rFonts w:ascii="Arial" w:hAnsi="Arial" w:cs="Arial"/>
          <w:sz w:val="20"/>
          <w:szCs w:val="20"/>
        </w:rPr>
        <w:t xml:space="preserve"> ve</w:t>
      </w:r>
      <w:r w:rsidR="0038440C" w:rsidRPr="00D747D8">
        <w:rPr>
          <w:rFonts w:ascii="Arial" w:hAnsi="Arial" w:cs="Arial"/>
          <w:sz w:val="20"/>
          <w:szCs w:val="20"/>
        </w:rPr>
        <w:t> </w:t>
      </w:r>
      <w:r w:rsidRPr="00D747D8">
        <w:rPr>
          <w:rFonts w:ascii="Arial" w:hAnsi="Arial" w:cs="Arial"/>
          <w:sz w:val="20"/>
          <w:szCs w:val="20"/>
        </w:rPr>
        <w:t>výkresu</w:t>
      </w:r>
      <w:r w:rsidR="00712C83" w:rsidRPr="00D747D8">
        <w:rPr>
          <w:rFonts w:ascii="Arial" w:hAnsi="Arial" w:cs="Arial"/>
          <w:sz w:val="20"/>
          <w:szCs w:val="20"/>
        </w:rPr>
        <w:t xml:space="preserve">, který je </w:t>
      </w:r>
      <w:r w:rsidR="0058462C" w:rsidRPr="00D747D8">
        <w:rPr>
          <w:rFonts w:ascii="Arial" w:hAnsi="Arial" w:cs="Arial"/>
          <w:sz w:val="20"/>
          <w:szCs w:val="20"/>
        </w:rPr>
        <w:t xml:space="preserve">přílohou </w:t>
      </w:r>
      <w:r w:rsidR="00712C83" w:rsidRPr="00D747D8">
        <w:rPr>
          <w:rFonts w:ascii="Arial" w:hAnsi="Arial" w:cs="Arial"/>
          <w:sz w:val="20"/>
          <w:szCs w:val="20"/>
        </w:rPr>
        <w:t>tohoto územního opatření</w:t>
      </w:r>
      <w:r w:rsidR="00EA7405" w:rsidRPr="00D747D8">
        <w:rPr>
          <w:rFonts w:ascii="Arial" w:hAnsi="Arial" w:cs="Arial"/>
          <w:sz w:val="20"/>
          <w:szCs w:val="20"/>
        </w:rPr>
        <w:t xml:space="preserve"> a je jeho nedílnou součástí</w:t>
      </w:r>
      <w:r w:rsidR="00712C83" w:rsidRPr="00D747D8">
        <w:rPr>
          <w:rFonts w:ascii="Arial" w:hAnsi="Arial" w:cs="Arial"/>
          <w:sz w:val="20"/>
          <w:szCs w:val="20"/>
        </w:rPr>
        <w:t>.</w:t>
      </w:r>
    </w:p>
    <w:p w14:paraId="326F030F" w14:textId="77777777" w:rsidR="001C6EDB" w:rsidRPr="00D747D8" w:rsidRDefault="003A5714" w:rsidP="001C6EDB">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D747D8">
        <w:rPr>
          <w:rFonts w:ascii="Arial" w:hAnsi="Arial" w:cs="Arial"/>
          <w:sz w:val="20"/>
          <w:szCs w:val="20"/>
        </w:rPr>
        <w:t xml:space="preserve">V souladu s vymezením akcelerační oblasti </w:t>
      </w:r>
      <w:r w:rsidR="001109B5" w:rsidRPr="00D747D8">
        <w:rPr>
          <w:rFonts w:ascii="Arial" w:hAnsi="Arial" w:cs="Arial"/>
          <w:sz w:val="20"/>
          <w:szCs w:val="20"/>
        </w:rPr>
        <w:t xml:space="preserve">ve </w:t>
      </w:r>
      <w:r w:rsidR="000140E8" w:rsidRPr="00D747D8">
        <w:rPr>
          <w:rFonts w:ascii="Arial" w:hAnsi="Arial" w:cs="Arial"/>
          <w:sz w:val="20"/>
          <w:szCs w:val="20"/>
        </w:rPr>
        <w:t>Z</w:t>
      </w:r>
      <w:r w:rsidR="001109B5" w:rsidRPr="00D747D8">
        <w:rPr>
          <w:rFonts w:ascii="Arial" w:hAnsi="Arial" w:cs="Arial"/>
          <w:sz w:val="20"/>
          <w:szCs w:val="20"/>
        </w:rPr>
        <w:t xml:space="preserve">měně č. 2 </w:t>
      </w:r>
      <w:r w:rsidR="00DE3B8E" w:rsidRPr="00D747D8">
        <w:rPr>
          <w:rFonts w:ascii="Arial" w:hAnsi="Arial" w:cs="Arial"/>
          <w:sz w:val="20"/>
          <w:szCs w:val="20"/>
        </w:rPr>
        <w:t>územního rozvoj</w:t>
      </w:r>
      <w:r w:rsidR="000140E8" w:rsidRPr="00D747D8">
        <w:rPr>
          <w:rFonts w:ascii="Arial" w:hAnsi="Arial" w:cs="Arial"/>
          <w:sz w:val="20"/>
          <w:szCs w:val="20"/>
        </w:rPr>
        <w:t>ového plánu</w:t>
      </w:r>
      <w:r w:rsidR="00DE3B8E" w:rsidRPr="00D747D8">
        <w:rPr>
          <w:rFonts w:ascii="Arial" w:hAnsi="Arial" w:cs="Arial"/>
          <w:sz w:val="20"/>
          <w:szCs w:val="20"/>
        </w:rPr>
        <w:t xml:space="preserve"> </w:t>
      </w:r>
      <w:r w:rsidRPr="00D747D8">
        <w:rPr>
          <w:rFonts w:ascii="Arial" w:hAnsi="Arial" w:cs="Arial"/>
          <w:sz w:val="20"/>
          <w:szCs w:val="20"/>
        </w:rPr>
        <w:t>je akcelerační oblast určena pro rozvoj</w:t>
      </w:r>
      <w:r w:rsidR="00712C83" w:rsidRPr="00D747D8">
        <w:rPr>
          <w:rFonts w:ascii="Arial" w:hAnsi="Arial" w:cs="Arial"/>
          <w:sz w:val="20"/>
          <w:szCs w:val="20"/>
        </w:rPr>
        <w:t xml:space="preserve"> výrob</w:t>
      </w:r>
      <w:r w:rsidRPr="00D747D8">
        <w:rPr>
          <w:rFonts w:ascii="Arial" w:hAnsi="Arial" w:cs="Arial"/>
          <w:sz w:val="20"/>
          <w:szCs w:val="20"/>
        </w:rPr>
        <w:t>y</w:t>
      </w:r>
      <w:r w:rsidR="00712C83" w:rsidRPr="00D747D8">
        <w:rPr>
          <w:rFonts w:ascii="Arial" w:hAnsi="Arial" w:cs="Arial"/>
          <w:sz w:val="20"/>
          <w:szCs w:val="20"/>
        </w:rPr>
        <w:t xml:space="preserve"> energie z</w:t>
      </w:r>
      <w:r w:rsidR="00CB738F" w:rsidRPr="00D747D8">
        <w:rPr>
          <w:rFonts w:ascii="Arial" w:hAnsi="Arial" w:cs="Arial"/>
          <w:sz w:val="20"/>
          <w:szCs w:val="20"/>
        </w:rPr>
        <w:t> </w:t>
      </w:r>
      <w:r w:rsidR="00CB738F" w:rsidRPr="00D747D8">
        <w:rPr>
          <w:rFonts w:ascii="Arial" w:hAnsi="Arial" w:cs="Arial"/>
          <w:b/>
          <w:bCs/>
          <w:sz w:val="20"/>
          <w:szCs w:val="20"/>
        </w:rPr>
        <w:t xml:space="preserve">větrné </w:t>
      </w:r>
      <w:r w:rsidRPr="00D747D8">
        <w:rPr>
          <w:rFonts w:ascii="Arial" w:hAnsi="Arial" w:cs="Arial"/>
          <w:b/>
          <w:bCs/>
          <w:sz w:val="20"/>
          <w:szCs w:val="20"/>
        </w:rPr>
        <w:t>energie</w:t>
      </w:r>
      <w:r w:rsidR="00712C83" w:rsidRPr="00D747D8">
        <w:rPr>
          <w:rFonts w:ascii="Arial" w:hAnsi="Arial" w:cs="Arial"/>
          <w:b/>
          <w:bCs/>
          <w:sz w:val="20"/>
          <w:szCs w:val="20"/>
        </w:rPr>
        <w:t>.</w:t>
      </w:r>
    </w:p>
    <w:p w14:paraId="42FF45BB" w14:textId="77777777" w:rsidR="001C6EDB" w:rsidRPr="00D747D8" w:rsidRDefault="00712C83" w:rsidP="001C6EDB">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D747D8">
        <w:rPr>
          <w:rFonts w:ascii="Arial" w:hAnsi="Arial" w:cs="Arial"/>
          <w:sz w:val="20"/>
          <w:szCs w:val="20"/>
        </w:rPr>
        <w:t xml:space="preserve">Územní opatření stanovuje pro záměry </w:t>
      </w:r>
      <w:r w:rsidR="002120FC" w:rsidRPr="00D747D8">
        <w:rPr>
          <w:rFonts w:ascii="Arial" w:hAnsi="Arial" w:cs="Arial"/>
          <w:sz w:val="20"/>
          <w:szCs w:val="20"/>
        </w:rPr>
        <w:t>sloužící k využití energie podle bodu 2, splňující definiční znaky podle § 2 písm. a) ZOZE</w:t>
      </w:r>
      <w:r w:rsidR="003E0F25" w:rsidRPr="00D747D8">
        <w:rPr>
          <w:rFonts w:ascii="Arial" w:hAnsi="Arial" w:cs="Arial"/>
          <w:sz w:val="20"/>
          <w:szCs w:val="20"/>
        </w:rPr>
        <w:t xml:space="preserve"> </w:t>
      </w:r>
      <w:r w:rsidR="002120FC" w:rsidRPr="00D747D8">
        <w:rPr>
          <w:rFonts w:ascii="Arial" w:hAnsi="Arial" w:cs="Arial"/>
          <w:sz w:val="20"/>
          <w:szCs w:val="20"/>
        </w:rPr>
        <w:t xml:space="preserve">a navrhované a provedené </w:t>
      </w:r>
      <w:r w:rsidR="008C4B3A" w:rsidRPr="00D747D8">
        <w:rPr>
          <w:rFonts w:ascii="Arial" w:hAnsi="Arial" w:cs="Arial"/>
          <w:sz w:val="20"/>
          <w:szCs w:val="20"/>
        </w:rPr>
        <w:t xml:space="preserve">v akcelerační oblasti </w:t>
      </w:r>
      <w:r w:rsidR="0024404C" w:rsidRPr="00D747D8">
        <w:rPr>
          <w:rFonts w:ascii="Arial" w:hAnsi="Arial" w:cs="Arial"/>
          <w:sz w:val="20"/>
          <w:szCs w:val="20"/>
        </w:rPr>
        <w:t xml:space="preserve">(dále jen „záměry OZE“) následující </w:t>
      </w:r>
      <w:r w:rsidRPr="00D747D8">
        <w:rPr>
          <w:rFonts w:ascii="Arial" w:hAnsi="Arial" w:cs="Arial"/>
          <w:b/>
          <w:bCs/>
          <w:sz w:val="20"/>
          <w:szCs w:val="20"/>
        </w:rPr>
        <w:t>podmínky</w:t>
      </w:r>
      <w:r w:rsidR="003E0F25" w:rsidRPr="00D747D8">
        <w:rPr>
          <w:rFonts w:ascii="Arial" w:hAnsi="Arial" w:cs="Arial"/>
          <w:b/>
          <w:bCs/>
          <w:sz w:val="20"/>
          <w:szCs w:val="20"/>
        </w:rPr>
        <w:t xml:space="preserve"> a zmírňující opatření</w:t>
      </w:r>
      <w:r w:rsidR="00A14AE1" w:rsidRPr="00D747D8">
        <w:rPr>
          <w:rFonts w:ascii="Arial" w:hAnsi="Arial" w:cs="Arial"/>
          <w:b/>
          <w:bCs/>
          <w:sz w:val="20"/>
          <w:szCs w:val="20"/>
        </w:rPr>
        <w:t xml:space="preserve"> pro </w:t>
      </w:r>
      <w:r w:rsidR="00F0236A" w:rsidRPr="00D747D8">
        <w:rPr>
          <w:rFonts w:ascii="Arial" w:hAnsi="Arial" w:cs="Arial"/>
          <w:b/>
          <w:bCs/>
          <w:sz w:val="20"/>
          <w:szCs w:val="20"/>
        </w:rPr>
        <w:t xml:space="preserve">povolení, provedení nebo užívání záměrů </w:t>
      </w:r>
      <w:r w:rsidR="00CB738F" w:rsidRPr="00D747D8">
        <w:rPr>
          <w:rFonts w:ascii="Arial" w:hAnsi="Arial" w:cs="Arial"/>
          <w:b/>
          <w:bCs/>
          <w:sz w:val="20"/>
          <w:szCs w:val="20"/>
        </w:rPr>
        <w:t>OZE</w:t>
      </w:r>
      <w:r w:rsidRPr="00D747D8">
        <w:rPr>
          <w:rFonts w:ascii="Arial" w:hAnsi="Arial" w:cs="Arial"/>
          <w:b/>
          <w:bCs/>
          <w:sz w:val="20"/>
          <w:szCs w:val="20"/>
        </w:rPr>
        <w:t>:</w:t>
      </w:r>
    </w:p>
    <w:p w14:paraId="4D91CA9B" w14:textId="1CA6B876" w:rsidR="00406D1B" w:rsidRPr="00D747D8" w:rsidRDefault="00406D1B" w:rsidP="001C6EDB">
      <w:pPr>
        <w:pStyle w:val="Odstavecseseznamem"/>
        <w:numPr>
          <w:ilvl w:val="1"/>
          <w:numId w:val="28"/>
        </w:numPr>
        <w:spacing w:before="240" w:after="120" w:line="276" w:lineRule="auto"/>
        <w:ind w:left="709" w:hanging="709"/>
        <w:contextualSpacing w:val="0"/>
        <w:jc w:val="both"/>
        <w:rPr>
          <w:rFonts w:ascii="Arial" w:hAnsi="Arial" w:cs="Arial"/>
          <w:sz w:val="20"/>
          <w:szCs w:val="20"/>
        </w:rPr>
      </w:pPr>
      <w:r w:rsidRPr="00D747D8">
        <w:rPr>
          <w:rFonts w:ascii="Arial" w:hAnsi="Arial" w:cs="Arial"/>
          <w:sz w:val="20"/>
          <w:szCs w:val="20"/>
        </w:rPr>
        <w:t>Podmínky a zmírňující opatření pro povolení a provedení záměrů OZE:</w:t>
      </w:r>
    </w:p>
    <w:p w14:paraId="6D166E81" w14:textId="70434441" w:rsidR="00A14AE1" w:rsidRPr="00D747D8"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00D747D8">
        <w:rPr>
          <w:rFonts w:ascii="Arial" w:hAnsi="Arial" w:cs="Arial"/>
          <w:sz w:val="20"/>
          <w:szCs w:val="20"/>
        </w:rPr>
        <w:t xml:space="preserve">Výška větrných elektráren </w:t>
      </w:r>
      <w:r w:rsidR="005C160A" w:rsidRPr="00D747D8">
        <w:rPr>
          <w:rFonts w:ascii="Arial" w:hAnsi="Arial" w:cs="Arial"/>
          <w:sz w:val="20"/>
          <w:szCs w:val="20"/>
        </w:rPr>
        <w:t xml:space="preserve">(dále </w:t>
      </w:r>
      <w:r w:rsidR="481A4FC7" w:rsidRPr="00D747D8">
        <w:rPr>
          <w:rFonts w:ascii="Arial" w:hAnsi="Arial" w:cs="Arial"/>
          <w:sz w:val="20"/>
          <w:szCs w:val="20"/>
        </w:rPr>
        <w:t>též</w:t>
      </w:r>
      <w:r w:rsidR="005C160A" w:rsidRPr="00D747D8">
        <w:rPr>
          <w:rFonts w:ascii="Arial" w:hAnsi="Arial" w:cs="Arial"/>
          <w:sz w:val="20"/>
          <w:szCs w:val="20"/>
        </w:rPr>
        <w:t xml:space="preserve"> </w:t>
      </w:r>
      <w:r w:rsidR="75072259" w:rsidRPr="00D747D8">
        <w:rPr>
          <w:rFonts w:ascii="Arial" w:hAnsi="Arial" w:cs="Arial"/>
          <w:sz w:val="20"/>
          <w:szCs w:val="20"/>
        </w:rPr>
        <w:t>„VTE“</w:t>
      </w:r>
      <w:r w:rsidR="005C160A" w:rsidRPr="00D747D8">
        <w:rPr>
          <w:rFonts w:ascii="Arial" w:hAnsi="Arial" w:cs="Arial"/>
          <w:sz w:val="20"/>
          <w:szCs w:val="20"/>
        </w:rPr>
        <w:t xml:space="preserve">) </w:t>
      </w:r>
      <w:r w:rsidRPr="00D747D8">
        <w:rPr>
          <w:rFonts w:ascii="Arial" w:hAnsi="Arial" w:cs="Arial"/>
          <w:sz w:val="20"/>
          <w:szCs w:val="20"/>
        </w:rPr>
        <w:t xml:space="preserve">v akcelerační oblasti nepřesáhne </w:t>
      </w:r>
      <w:r w:rsidR="00262979" w:rsidRPr="00D747D8">
        <w:rPr>
          <w:rFonts w:ascii="Arial" w:hAnsi="Arial" w:cs="Arial"/>
          <w:sz w:val="20"/>
          <w:szCs w:val="20"/>
        </w:rPr>
        <w:t>2</w:t>
      </w:r>
      <w:r w:rsidR="00F52338" w:rsidRPr="00D747D8">
        <w:rPr>
          <w:rFonts w:ascii="Arial" w:hAnsi="Arial" w:cs="Arial"/>
          <w:sz w:val="20"/>
          <w:szCs w:val="20"/>
        </w:rPr>
        <w:t>0</w:t>
      </w:r>
      <w:r w:rsidR="00E66EA8" w:rsidRPr="00D747D8">
        <w:rPr>
          <w:rFonts w:ascii="Arial" w:hAnsi="Arial" w:cs="Arial"/>
          <w:sz w:val="20"/>
          <w:szCs w:val="20"/>
        </w:rPr>
        <w:t>0</w:t>
      </w:r>
      <w:r w:rsidRPr="00D747D8">
        <w:rPr>
          <w:rFonts w:ascii="Arial" w:hAnsi="Arial" w:cs="Arial"/>
          <w:sz w:val="20"/>
          <w:szCs w:val="20"/>
        </w:rPr>
        <w:t>,0 m, měřeno od úrovně styku stožáru (tubusu) větrné elektrárny se základem po horní úvrať listů rotoru.</w:t>
      </w:r>
    </w:p>
    <w:p w14:paraId="109A2EAC" w14:textId="51F76C36" w:rsidR="00A14AE1" w:rsidRPr="00D747D8" w:rsidRDefault="00580284" w:rsidP="00A04ECB">
      <w:pPr>
        <w:pStyle w:val="Odstavecseseznamem"/>
        <w:numPr>
          <w:ilvl w:val="0"/>
          <w:numId w:val="1"/>
        </w:numPr>
        <w:spacing w:after="120" w:line="276" w:lineRule="auto"/>
        <w:ind w:hanging="357"/>
        <w:jc w:val="both"/>
        <w:rPr>
          <w:rFonts w:ascii="Arial" w:hAnsi="Arial" w:cs="Arial"/>
          <w:sz w:val="20"/>
          <w:szCs w:val="20"/>
        </w:rPr>
      </w:pPr>
      <w:r w:rsidRPr="00D747D8">
        <w:rPr>
          <w:rFonts w:ascii="Arial" w:hAnsi="Arial" w:cs="Arial"/>
          <w:sz w:val="20"/>
          <w:szCs w:val="20"/>
        </w:rPr>
        <w:t xml:space="preserve">Záměry OZE a související infrastruktury budou umisťovány mimo nemovité kulturní památky. </w:t>
      </w:r>
      <w:r w:rsidR="000E7964" w:rsidRPr="00D747D8">
        <w:rPr>
          <w:rFonts w:ascii="Arial" w:hAnsi="Arial" w:cs="Arial"/>
          <w:sz w:val="20"/>
          <w:szCs w:val="20"/>
        </w:rPr>
        <w:t xml:space="preserve">Půdorysná výměra areálů určených pro skladování elektřiny (např. oplocených areálů s kontejnery) nepřesáhne </w:t>
      </w:r>
      <w:r w:rsidR="00E618C9" w:rsidRPr="00D747D8">
        <w:rPr>
          <w:rFonts w:ascii="Arial" w:hAnsi="Arial" w:cs="Arial"/>
          <w:sz w:val="20"/>
          <w:szCs w:val="20"/>
        </w:rPr>
        <w:t>0,</w:t>
      </w:r>
      <w:r w:rsidR="007635F3" w:rsidRPr="00D747D8">
        <w:rPr>
          <w:rFonts w:ascii="Arial" w:hAnsi="Arial" w:cs="Arial"/>
          <w:sz w:val="20"/>
          <w:szCs w:val="20"/>
        </w:rPr>
        <w:t>06</w:t>
      </w:r>
      <w:r w:rsidR="000E7964" w:rsidRPr="00D747D8">
        <w:rPr>
          <w:rFonts w:ascii="Arial" w:hAnsi="Arial" w:cs="Arial"/>
          <w:sz w:val="20"/>
          <w:szCs w:val="20"/>
        </w:rPr>
        <w:t xml:space="preserve"> ha</w:t>
      </w:r>
      <w:r w:rsidR="0034304C" w:rsidRPr="00D747D8">
        <w:rPr>
          <w:rFonts w:ascii="Arial" w:hAnsi="Arial" w:cs="Arial"/>
          <w:sz w:val="20"/>
          <w:szCs w:val="20"/>
        </w:rPr>
        <w:t xml:space="preserve"> v rámci jednoho záměru OZE a </w:t>
      </w:r>
      <w:r w:rsidR="007635F3" w:rsidRPr="00D747D8">
        <w:rPr>
          <w:rFonts w:ascii="Arial" w:hAnsi="Arial" w:cs="Arial"/>
          <w:sz w:val="20"/>
          <w:szCs w:val="20"/>
        </w:rPr>
        <w:t>0,</w:t>
      </w:r>
      <w:r w:rsidR="00842FB3" w:rsidRPr="00D747D8">
        <w:rPr>
          <w:rFonts w:ascii="Arial" w:hAnsi="Arial" w:cs="Arial"/>
          <w:sz w:val="20"/>
          <w:szCs w:val="20"/>
        </w:rPr>
        <w:t>4</w:t>
      </w:r>
      <w:r w:rsidR="0034304C" w:rsidRPr="00D747D8">
        <w:rPr>
          <w:rFonts w:ascii="Arial" w:hAnsi="Arial" w:cs="Arial"/>
          <w:sz w:val="20"/>
          <w:szCs w:val="20"/>
        </w:rPr>
        <w:t xml:space="preserve"> ha pro celou akcelerační oblast</w:t>
      </w:r>
      <w:r w:rsidR="000E7964" w:rsidRPr="00D747D8">
        <w:rPr>
          <w:rFonts w:ascii="Arial" w:hAnsi="Arial" w:cs="Arial"/>
          <w:sz w:val="20"/>
          <w:szCs w:val="20"/>
        </w:rPr>
        <w:t xml:space="preserve">. Přitom v žádné části areálu </w:t>
      </w:r>
      <w:r w:rsidR="0082450B" w:rsidRPr="00D747D8">
        <w:rPr>
          <w:rFonts w:ascii="Arial" w:hAnsi="Arial" w:cs="Arial"/>
          <w:sz w:val="20"/>
          <w:szCs w:val="20"/>
        </w:rPr>
        <w:t>nesmí výška staveb a zařízení pro</w:t>
      </w:r>
      <w:r w:rsidR="005C7120" w:rsidRPr="00D747D8">
        <w:rPr>
          <w:rFonts w:ascii="Arial" w:hAnsi="Arial" w:cs="Arial"/>
          <w:sz w:val="20"/>
          <w:szCs w:val="20"/>
        </w:rPr>
        <w:t> </w:t>
      </w:r>
      <w:r w:rsidR="0082450B" w:rsidRPr="00D747D8">
        <w:rPr>
          <w:rFonts w:ascii="Arial" w:hAnsi="Arial" w:cs="Arial"/>
          <w:sz w:val="20"/>
          <w:szCs w:val="20"/>
        </w:rPr>
        <w:t>ukládání elektřiny přesáhnout 8,0 m, měřeno od upraveného terénu po nejvyšší bod stavby/zařízení (např. atika, hřeben střechy</w:t>
      </w:r>
      <w:r w:rsidR="007E1DEB" w:rsidRPr="00D747D8">
        <w:rPr>
          <w:rFonts w:ascii="Arial" w:hAnsi="Arial" w:cs="Arial"/>
          <w:sz w:val="20"/>
          <w:szCs w:val="20"/>
        </w:rPr>
        <w:t>, horní hrana kontejneru</w:t>
      </w:r>
      <w:r w:rsidR="0082450B" w:rsidRPr="00D747D8">
        <w:rPr>
          <w:rFonts w:ascii="Arial" w:hAnsi="Arial" w:cs="Arial"/>
          <w:sz w:val="20"/>
          <w:szCs w:val="20"/>
        </w:rPr>
        <w:t xml:space="preserve">). Uvedený výškový limit musí být dodržen uprostřed každé hrany vnějšího líce stavby/zařízení. </w:t>
      </w:r>
    </w:p>
    <w:p w14:paraId="05FD2DDE" w14:textId="77777777" w:rsidR="005840B4" w:rsidRPr="00D747D8" w:rsidRDefault="05F5F2A7" w:rsidP="00A04ECB">
      <w:pPr>
        <w:pStyle w:val="Odstavecseseznamem"/>
        <w:numPr>
          <w:ilvl w:val="0"/>
          <w:numId w:val="1"/>
        </w:numPr>
        <w:spacing w:after="120" w:line="276" w:lineRule="auto"/>
        <w:ind w:hanging="357"/>
        <w:jc w:val="both"/>
        <w:rPr>
          <w:rFonts w:ascii="Arial" w:hAnsi="Arial" w:cs="Arial"/>
          <w:sz w:val="20"/>
          <w:szCs w:val="20"/>
        </w:rPr>
      </w:pPr>
      <w:r w:rsidRPr="00D747D8">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sidRPr="00D747D8">
        <w:rPr>
          <w:rFonts w:ascii="Arial" w:hAnsi="Arial" w:cs="Arial"/>
          <w:sz w:val="20"/>
          <w:szCs w:val="20"/>
        </w:rPr>
        <w:t xml:space="preserve"> </w:t>
      </w:r>
    </w:p>
    <w:p w14:paraId="5CD545A9" w14:textId="77777777" w:rsidR="007C4E6D" w:rsidRPr="00D747D8" w:rsidRDefault="007C4E6D" w:rsidP="00A04ECB">
      <w:pPr>
        <w:pStyle w:val="Odstavecseseznamem"/>
        <w:numPr>
          <w:ilvl w:val="0"/>
          <w:numId w:val="1"/>
        </w:numPr>
        <w:spacing w:after="120" w:line="276" w:lineRule="auto"/>
        <w:ind w:hanging="357"/>
        <w:jc w:val="both"/>
        <w:rPr>
          <w:rFonts w:ascii="Arial" w:hAnsi="Arial" w:cs="Arial"/>
          <w:sz w:val="20"/>
          <w:szCs w:val="20"/>
        </w:rPr>
      </w:pPr>
      <w:r w:rsidRPr="00D747D8">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7CDE3E15" w14:textId="77777777" w:rsidR="007C4E6D" w:rsidRPr="00D747D8" w:rsidRDefault="007C4E6D" w:rsidP="00A04ECB">
      <w:pPr>
        <w:pStyle w:val="Odstavecseseznamem"/>
        <w:numPr>
          <w:ilvl w:val="0"/>
          <w:numId w:val="1"/>
        </w:numPr>
        <w:spacing w:after="120" w:line="276" w:lineRule="auto"/>
        <w:ind w:hanging="357"/>
        <w:jc w:val="both"/>
        <w:rPr>
          <w:rFonts w:ascii="Arial" w:hAnsi="Arial" w:cs="Arial"/>
          <w:sz w:val="20"/>
          <w:szCs w:val="20"/>
        </w:rPr>
      </w:pPr>
      <w:r w:rsidRPr="00D747D8">
        <w:rPr>
          <w:rFonts w:ascii="Arial" w:hAnsi="Arial" w:cs="Arial"/>
          <w:sz w:val="20"/>
          <w:szCs w:val="20"/>
        </w:rPr>
        <w:t>Záměry OZE budou umisťovány tak, aby nebyla narušena funkce stávajících funkčních meliorací.</w:t>
      </w:r>
    </w:p>
    <w:p w14:paraId="750095B9" w14:textId="10F57A94" w:rsidR="00404D6A" w:rsidRPr="00D747D8"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sidRPr="00D747D8">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F0500" w:rsidRPr="00D747D8">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327CE234" w14:textId="77777777" w:rsidR="00404D6A" w:rsidRPr="00D747D8" w:rsidRDefault="00404D6A" w:rsidP="00A04ECB">
      <w:pPr>
        <w:pStyle w:val="Odstavecseseznamem"/>
        <w:numPr>
          <w:ilvl w:val="0"/>
          <w:numId w:val="1"/>
        </w:numPr>
        <w:spacing w:after="120" w:line="276" w:lineRule="auto"/>
        <w:ind w:hanging="357"/>
        <w:jc w:val="both"/>
        <w:rPr>
          <w:rFonts w:ascii="Arial" w:hAnsi="Arial" w:cs="Arial"/>
          <w:sz w:val="20"/>
          <w:szCs w:val="20"/>
        </w:rPr>
      </w:pPr>
      <w:r w:rsidRPr="00D747D8">
        <w:rPr>
          <w:rFonts w:ascii="Arial" w:hAnsi="Arial" w:cs="Arial"/>
          <w:sz w:val="20"/>
          <w:szCs w:val="20"/>
        </w:rPr>
        <w:t>Záměry OZE budou umisťovány tak, aby nebyla poškozena protierozní opatření realizovaná v souladu s rozhodnutími podle jiných právních předpisů.</w:t>
      </w:r>
    </w:p>
    <w:p w14:paraId="7BFEB270" w14:textId="237693C9" w:rsidR="007C4E6D" w:rsidRPr="00D747D8"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D747D8">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8800EC" w:rsidRPr="00D747D8">
        <w:rPr>
          <w:rFonts w:ascii="Arial" w:hAnsi="Arial" w:cs="Arial"/>
          <w:sz w:val="20"/>
          <w:szCs w:val="20"/>
        </w:rPr>
        <w:t>případně</w:t>
      </w:r>
      <w:r w:rsidR="00B62DF8" w:rsidRPr="00D747D8">
        <w:rPr>
          <w:rFonts w:ascii="Arial" w:hAnsi="Arial" w:cs="Arial"/>
          <w:sz w:val="20"/>
          <w:szCs w:val="20"/>
        </w:rPr>
        <w:t xml:space="preserve"> od okrajů</w:t>
      </w:r>
      <w:r w:rsidR="008800EC" w:rsidRPr="00D747D8">
        <w:rPr>
          <w:rFonts w:ascii="Arial" w:hAnsi="Arial" w:cs="Arial"/>
          <w:sz w:val="20"/>
          <w:szCs w:val="20"/>
        </w:rPr>
        <w:t xml:space="preserve"> břehových porostů, </w:t>
      </w:r>
      <w:r w:rsidRPr="00D747D8">
        <w:rPr>
          <w:rFonts w:ascii="Arial" w:hAnsi="Arial" w:cs="Arial"/>
          <w:sz w:val="20"/>
          <w:szCs w:val="20"/>
        </w:rPr>
        <w:t xml:space="preserve">vyjma nezbytných křížení liniové dopravní a technické infrastruktury s vodním tokem. </w:t>
      </w:r>
    </w:p>
    <w:p w14:paraId="751072D0" w14:textId="1BFF3C5F" w:rsidR="007C4E6D" w:rsidRPr="00D747D8"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D747D8">
        <w:rPr>
          <w:rFonts w:ascii="Arial" w:hAnsi="Arial" w:cs="Arial"/>
          <w:sz w:val="20"/>
          <w:szCs w:val="20"/>
        </w:rPr>
        <w:t xml:space="preserve">Záměry OZE budou umisťovány mimo plochy a koridory lokálního </w:t>
      </w:r>
      <w:r w:rsidR="005C160A" w:rsidRPr="00D747D8">
        <w:rPr>
          <w:rFonts w:ascii="Arial" w:hAnsi="Arial" w:cs="Arial"/>
          <w:sz w:val="20"/>
          <w:szCs w:val="20"/>
        </w:rPr>
        <w:t xml:space="preserve">územního systému ekologické stability (dále jen </w:t>
      </w:r>
      <w:r w:rsidR="019EA230" w:rsidRPr="00D747D8">
        <w:rPr>
          <w:rFonts w:ascii="Arial" w:hAnsi="Arial" w:cs="Arial"/>
          <w:sz w:val="20"/>
          <w:szCs w:val="20"/>
        </w:rPr>
        <w:t>„ÚSES“</w:t>
      </w:r>
      <w:r w:rsidR="005C160A" w:rsidRPr="00D747D8">
        <w:rPr>
          <w:rFonts w:ascii="Arial" w:hAnsi="Arial" w:cs="Arial"/>
          <w:sz w:val="20"/>
          <w:szCs w:val="20"/>
        </w:rPr>
        <w:t>)</w:t>
      </w:r>
      <w:r w:rsidRPr="00D747D8">
        <w:rPr>
          <w:rFonts w:ascii="Arial" w:hAnsi="Arial" w:cs="Arial"/>
          <w:sz w:val="20"/>
          <w:szCs w:val="20"/>
        </w:rPr>
        <w:t xml:space="preserve"> a mimo regionální a nadregionální biokoridory, vyjma nezbytných křížení liniové dopravní a technické infrastruktury s biokoridory.</w:t>
      </w:r>
    </w:p>
    <w:p w14:paraId="131186C8" w14:textId="45FE9BC4" w:rsidR="00B34A16" w:rsidRPr="00D747D8"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D747D8">
        <w:rPr>
          <w:rFonts w:ascii="Arial" w:hAnsi="Arial" w:cs="Arial"/>
          <w:sz w:val="20"/>
          <w:szCs w:val="20"/>
        </w:rPr>
        <w:t>Bude zajištěna</w:t>
      </w:r>
      <w:r w:rsidR="001B0D09" w:rsidRPr="00D747D8">
        <w:rPr>
          <w:rFonts w:ascii="Arial" w:hAnsi="Arial" w:cs="Arial"/>
          <w:sz w:val="20"/>
          <w:szCs w:val="20"/>
        </w:rPr>
        <w:t xml:space="preserve"> ochran</w:t>
      </w:r>
      <w:r w:rsidR="00EA756C" w:rsidRPr="00D747D8">
        <w:rPr>
          <w:rFonts w:ascii="Arial" w:hAnsi="Arial" w:cs="Arial"/>
          <w:sz w:val="20"/>
          <w:szCs w:val="20"/>
        </w:rPr>
        <w:t>a</w:t>
      </w:r>
      <w:r w:rsidR="001B0D09" w:rsidRPr="00D747D8">
        <w:rPr>
          <w:rFonts w:ascii="Arial" w:hAnsi="Arial" w:cs="Arial"/>
          <w:sz w:val="20"/>
          <w:szCs w:val="20"/>
        </w:rPr>
        <w:t xml:space="preserve"> ptáků</w:t>
      </w:r>
      <w:r w:rsidR="009008D1" w:rsidRPr="00D747D8">
        <w:rPr>
          <w:rFonts w:ascii="Arial" w:hAnsi="Arial" w:cs="Arial"/>
          <w:sz w:val="20"/>
          <w:szCs w:val="20"/>
        </w:rPr>
        <w:t xml:space="preserve"> </w:t>
      </w:r>
      <w:r w:rsidR="00497C65" w:rsidRPr="00D747D8">
        <w:rPr>
          <w:rFonts w:ascii="Arial" w:hAnsi="Arial" w:cs="Arial"/>
          <w:sz w:val="20"/>
          <w:szCs w:val="20"/>
        </w:rPr>
        <w:t xml:space="preserve">a netopýrů </w:t>
      </w:r>
      <w:r w:rsidR="009008D1" w:rsidRPr="00D747D8">
        <w:rPr>
          <w:rFonts w:ascii="Arial" w:hAnsi="Arial" w:cs="Arial"/>
          <w:sz w:val="20"/>
          <w:szCs w:val="20"/>
        </w:rPr>
        <w:t>těmito způsoby</w:t>
      </w:r>
      <w:r w:rsidRPr="00D747D8">
        <w:rPr>
          <w:rFonts w:ascii="Arial" w:hAnsi="Arial" w:cs="Arial"/>
          <w:sz w:val="20"/>
          <w:szCs w:val="20"/>
        </w:rPr>
        <w:t>:</w:t>
      </w:r>
    </w:p>
    <w:p w14:paraId="226C6BD1" w14:textId="2E2B6DD2" w:rsidR="00B34A16" w:rsidRPr="00D747D8" w:rsidRDefault="009008D1" w:rsidP="00A04ECB">
      <w:pPr>
        <w:pStyle w:val="Odstavecseseznamem"/>
        <w:numPr>
          <w:ilvl w:val="1"/>
          <w:numId w:val="1"/>
        </w:numPr>
        <w:spacing w:after="120" w:line="276" w:lineRule="auto"/>
        <w:jc w:val="both"/>
        <w:rPr>
          <w:rFonts w:ascii="Arial" w:hAnsi="Arial" w:cs="Arial"/>
          <w:sz w:val="20"/>
          <w:szCs w:val="20"/>
        </w:rPr>
      </w:pPr>
      <w:r w:rsidRPr="00D747D8">
        <w:rPr>
          <w:rFonts w:ascii="Arial" w:hAnsi="Arial" w:cs="Arial"/>
          <w:sz w:val="20"/>
          <w:szCs w:val="20"/>
        </w:rPr>
        <w:t>P</w:t>
      </w:r>
      <w:r w:rsidR="001B0D09" w:rsidRPr="00D747D8">
        <w:rPr>
          <w:rFonts w:ascii="Arial" w:hAnsi="Arial" w:cs="Arial"/>
          <w:sz w:val="20"/>
          <w:szCs w:val="20"/>
        </w:rPr>
        <w:t xml:space="preserve">řed úrazy a mortalitou na elektrickém vedení </w:t>
      </w:r>
      <w:r w:rsidR="00B029E7" w:rsidRPr="00D747D8">
        <w:rPr>
          <w:rFonts w:ascii="Arial" w:hAnsi="Arial" w:cs="Arial"/>
          <w:sz w:val="20"/>
          <w:szCs w:val="20"/>
        </w:rPr>
        <w:t>–</w:t>
      </w:r>
      <w:r w:rsidR="001B0D09" w:rsidRPr="00D747D8">
        <w:rPr>
          <w:rFonts w:ascii="Arial" w:hAnsi="Arial" w:cs="Arial"/>
          <w:sz w:val="20"/>
          <w:szCs w:val="20"/>
        </w:rPr>
        <w:t xml:space="preserve"> přípojné elektrické vedení bude </w:t>
      </w:r>
      <w:r w:rsidR="00B029E7" w:rsidRPr="00D747D8">
        <w:rPr>
          <w:rFonts w:ascii="Arial" w:hAnsi="Arial" w:cs="Arial"/>
          <w:sz w:val="20"/>
          <w:szCs w:val="20"/>
        </w:rPr>
        <w:t>přednostně realizován</w:t>
      </w:r>
      <w:r w:rsidR="001B0D09" w:rsidRPr="00D747D8">
        <w:rPr>
          <w:rFonts w:ascii="Arial" w:hAnsi="Arial" w:cs="Arial"/>
          <w:sz w:val="20"/>
          <w:szCs w:val="20"/>
        </w:rPr>
        <w:t>o podzemní</w:t>
      </w:r>
      <w:r w:rsidR="55B0D24C" w:rsidRPr="00D747D8">
        <w:rPr>
          <w:rFonts w:ascii="Arial" w:hAnsi="Arial" w:cs="Arial"/>
          <w:sz w:val="20"/>
          <w:szCs w:val="20"/>
        </w:rPr>
        <w:t>m</w:t>
      </w:r>
      <w:r w:rsidR="001B0D09" w:rsidRPr="00D747D8">
        <w:rPr>
          <w:rFonts w:ascii="Arial" w:hAnsi="Arial" w:cs="Arial"/>
          <w:sz w:val="20"/>
          <w:szCs w:val="20"/>
        </w:rPr>
        <w:t xml:space="preserve"> kabelem</w:t>
      </w:r>
      <w:r w:rsidR="00856BFE" w:rsidRPr="00D747D8">
        <w:rPr>
          <w:rFonts w:ascii="Arial" w:hAnsi="Arial" w:cs="Arial"/>
          <w:sz w:val="20"/>
          <w:szCs w:val="20"/>
        </w:rPr>
        <w:t xml:space="preserve"> za předpokladu, že se vyhnou chráněným biotopům a stanovištím</w:t>
      </w:r>
      <w:r w:rsidR="001B0D09" w:rsidRPr="00D747D8">
        <w:rPr>
          <w:rFonts w:ascii="Arial" w:hAnsi="Arial" w:cs="Arial"/>
          <w:sz w:val="20"/>
          <w:szCs w:val="20"/>
        </w:rPr>
        <w:t>.</w:t>
      </w:r>
    </w:p>
    <w:p w14:paraId="3470FD81" w14:textId="2F552F2A" w:rsidR="001B0D09" w:rsidRPr="00D747D8" w:rsidRDefault="009008D1" w:rsidP="00A04ECB">
      <w:pPr>
        <w:pStyle w:val="Odstavecseseznamem"/>
        <w:numPr>
          <w:ilvl w:val="1"/>
          <w:numId w:val="1"/>
        </w:numPr>
        <w:spacing w:after="120" w:line="276" w:lineRule="auto"/>
        <w:jc w:val="both"/>
        <w:rPr>
          <w:rFonts w:ascii="Arial" w:hAnsi="Arial" w:cs="Arial"/>
          <w:sz w:val="20"/>
          <w:szCs w:val="20"/>
        </w:rPr>
      </w:pPr>
      <w:r w:rsidRPr="00D747D8">
        <w:rPr>
          <w:rFonts w:ascii="Arial" w:hAnsi="Arial" w:cs="Arial"/>
          <w:sz w:val="20"/>
          <w:szCs w:val="20"/>
        </w:rPr>
        <w:t>P</w:t>
      </w:r>
      <w:r w:rsidR="001B0D09" w:rsidRPr="00D747D8">
        <w:rPr>
          <w:rFonts w:ascii="Arial" w:hAnsi="Arial" w:cs="Arial"/>
          <w:sz w:val="20"/>
          <w:szCs w:val="20"/>
        </w:rPr>
        <w:t>řed kolizemi s lopatkami VTE volbou vhodného technického řešení</w:t>
      </w:r>
      <w:r w:rsidR="00497C65" w:rsidRPr="00D747D8">
        <w:rPr>
          <w:rFonts w:ascii="Arial" w:hAnsi="Arial" w:cs="Arial"/>
          <w:sz w:val="20"/>
          <w:szCs w:val="20"/>
        </w:rPr>
        <w:t xml:space="preserve"> (viz odst. 3.2)</w:t>
      </w:r>
      <w:r w:rsidR="00B029E7" w:rsidRPr="00D747D8">
        <w:rPr>
          <w:rFonts w:ascii="Arial" w:hAnsi="Arial" w:cs="Arial"/>
          <w:sz w:val="20"/>
          <w:szCs w:val="20"/>
        </w:rPr>
        <w:t>.</w:t>
      </w:r>
    </w:p>
    <w:p w14:paraId="6DBA09C3" w14:textId="43123223" w:rsidR="001B0D09" w:rsidRPr="00D747D8" w:rsidRDefault="009008D1" w:rsidP="00A04ECB">
      <w:pPr>
        <w:pStyle w:val="Odstavecseseznamem"/>
        <w:numPr>
          <w:ilvl w:val="1"/>
          <w:numId w:val="1"/>
        </w:numPr>
        <w:spacing w:after="120" w:line="276" w:lineRule="auto"/>
        <w:jc w:val="both"/>
        <w:rPr>
          <w:rFonts w:ascii="Arial" w:hAnsi="Arial" w:cs="Arial"/>
          <w:sz w:val="20"/>
          <w:szCs w:val="20"/>
        </w:rPr>
      </w:pPr>
      <w:r w:rsidRPr="00D747D8">
        <w:rPr>
          <w:rFonts w:ascii="Arial" w:hAnsi="Arial" w:cs="Arial"/>
          <w:sz w:val="20"/>
          <w:szCs w:val="20"/>
        </w:rPr>
        <w:t>P</w:t>
      </w:r>
      <w:r w:rsidR="001B0D09" w:rsidRPr="00D747D8">
        <w:rPr>
          <w:rFonts w:ascii="Arial" w:hAnsi="Arial" w:cs="Arial"/>
          <w:sz w:val="20"/>
          <w:szCs w:val="20"/>
        </w:rPr>
        <w:t xml:space="preserve">řed hnízděním na VTE </w:t>
      </w:r>
      <w:r w:rsidR="00F04777" w:rsidRPr="00D747D8">
        <w:rPr>
          <w:rFonts w:ascii="Arial" w:hAnsi="Arial" w:cs="Arial"/>
          <w:sz w:val="20"/>
          <w:szCs w:val="20"/>
        </w:rPr>
        <w:t xml:space="preserve">nebo pronikáním do její konstrukce </w:t>
      </w:r>
      <w:r w:rsidR="001B0D09" w:rsidRPr="00D747D8">
        <w:rPr>
          <w:rFonts w:ascii="Arial" w:hAnsi="Arial" w:cs="Arial"/>
          <w:sz w:val="20"/>
          <w:szCs w:val="20"/>
        </w:rPr>
        <w:t>volbou vhodného technického řešení</w:t>
      </w:r>
      <w:r w:rsidR="00A47ECA" w:rsidRPr="00D747D8">
        <w:rPr>
          <w:rFonts w:ascii="Arial" w:hAnsi="Arial" w:cs="Arial"/>
          <w:sz w:val="20"/>
          <w:szCs w:val="20"/>
        </w:rPr>
        <w:t xml:space="preserve"> – to bude voleno tak, aby bylo dostatečně účinné, ale nepředstavovalo riziko úrazů a mortality ptáků a netopýrů</w:t>
      </w:r>
      <w:r w:rsidR="00190E5A" w:rsidRPr="00D747D8">
        <w:rPr>
          <w:rFonts w:ascii="Arial" w:hAnsi="Arial" w:cs="Arial"/>
          <w:sz w:val="20"/>
          <w:szCs w:val="20"/>
        </w:rPr>
        <w:t>.</w:t>
      </w:r>
    </w:p>
    <w:p w14:paraId="15157E1F" w14:textId="15CB0DDA" w:rsidR="00085B98" w:rsidRPr="00D747D8"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D747D8">
        <w:rPr>
          <w:rFonts w:ascii="Arial" w:hAnsi="Arial" w:cs="Arial"/>
          <w:sz w:val="20"/>
          <w:szCs w:val="20"/>
        </w:rPr>
        <w:t xml:space="preserve">Pro </w:t>
      </w:r>
      <w:r w:rsidR="00190E5A" w:rsidRPr="00D747D8">
        <w:rPr>
          <w:rFonts w:ascii="Arial" w:hAnsi="Arial" w:cs="Arial"/>
          <w:sz w:val="20"/>
          <w:szCs w:val="20"/>
        </w:rPr>
        <w:t>navazující</w:t>
      </w:r>
      <w:r w:rsidRPr="00D747D8">
        <w:rPr>
          <w:rFonts w:ascii="Arial" w:hAnsi="Arial" w:cs="Arial"/>
          <w:sz w:val="20"/>
          <w:szCs w:val="20"/>
        </w:rPr>
        <w:t xml:space="preserve"> řízení</w:t>
      </w:r>
      <w:r w:rsidR="00190E5A" w:rsidRPr="00D747D8">
        <w:rPr>
          <w:rFonts w:ascii="Arial" w:hAnsi="Arial" w:cs="Arial"/>
          <w:sz w:val="20"/>
          <w:szCs w:val="20"/>
        </w:rPr>
        <w:t xml:space="preserve"> dle stavebního zákona</w:t>
      </w:r>
      <w:r w:rsidRPr="00D747D8">
        <w:rPr>
          <w:rFonts w:ascii="Arial" w:hAnsi="Arial" w:cs="Arial"/>
          <w:sz w:val="20"/>
          <w:szCs w:val="20"/>
        </w:rPr>
        <w:t xml:space="preserve"> zpracovat hlukovou studii </w:t>
      </w:r>
      <w:r w:rsidR="00F96567" w:rsidRPr="00D747D8">
        <w:rPr>
          <w:rFonts w:ascii="Arial" w:hAnsi="Arial" w:cs="Arial"/>
          <w:sz w:val="20"/>
          <w:szCs w:val="20"/>
        </w:rPr>
        <w:t>hodnotící vliv nově umisťovaného OZE</w:t>
      </w:r>
      <w:r w:rsidR="00915A53" w:rsidRPr="00D747D8">
        <w:rPr>
          <w:rFonts w:ascii="Arial" w:hAnsi="Arial" w:cs="Arial"/>
          <w:sz w:val="20"/>
          <w:szCs w:val="20"/>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D747D8">
        <w:rPr>
          <w:rFonts w:ascii="Arial" w:hAnsi="Arial" w:cs="Arial"/>
          <w:sz w:val="20"/>
          <w:szCs w:val="20"/>
        </w:rPr>
        <w:t>.</w:t>
      </w:r>
    </w:p>
    <w:p w14:paraId="74941D89" w14:textId="77777777" w:rsidR="001B0D09" w:rsidRPr="00D747D8"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D747D8">
        <w:rPr>
          <w:rFonts w:ascii="Arial" w:hAnsi="Arial" w:cs="Arial"/>
          <w:sz w:val="20"/>
          <w:szCs w:val="20"/>
        </w:rPr>
        <w:t xml:space="preserve">Pro </w:t>
      </w:r>
      <w:r w:rsidR="00190E5A" w:rsidRPr="00D747D8">
        <w:rPr>
          <w:rFonts w:ascii="Arial" w:hAnsi="Arial" w:cs="Arial"/>
          <w:sz w:val="20"/>
          <w:szCs w:val="20"/>
        </w:rPr>
        <w:t xml:space="preserve">navazující řízení dle stavebního zákona </w:t>
      </w:r>
      <w:r w:rsidR="001B0D09" w:rsidRPr="00D747D8">
        <w:rPr>
          <w:rFonts w:ascii="Arial" w:hAnsi="Arial" w:cs="Arial"/>
          <w:sz w:val="20"/>
          <w:szCs w:val="20"/>
        </w:rPr>
        <w:t xml:space="preserve">zpracovat studii působení stroboskopického efektu na </w:t>
      </w:r>
      <w:r w:rsidRPr="00D747D8">
        <w:rPr>
          <w:rFonts w:ascii="Arial" w:hAnsi="Arial" w:cs="Arial"/>
          <w:sz w:val="20"/>
          <w:szCs w:val="20"/>
        </w:rPr>
        <w:t>obytnou zástavbu</w:t>
      </w:r>
      <w:r w:rsidR="001B0D09" w:rsidRPr="00D747D8">
        <w:rPr>
          <w:rFonts w:ascii="Arial" w:hAnsi="Arial" w:cs="Arial"/>
          <w:sz w:val="20"/>
          <w:szCs w:val="20"/>
        </w:rPr>
        <w:t xml:space="preserve"> s vymezením VTE, u nichž je nutno dobu provozu omezit tak, aby </w:t>
      </w:r>
      <w:proofErr w:type="spellStart"/>
      <w:r w:rsidR="001B0D09" w:rsidRPr="00D747D8">
        <w:rPr>
          <w:rFonts w:ascii="Arial" w:hAnsi="Arial" w:cs="Arial"/>
          <w:sz w:val="20"/>
          <w:szCs w:val="20"/>
        </w:rPr>
        <w:t>shadow</w:t>
      </w:r>
      <w:proofErr w:type="spellEnd"/>
      <w:r w:rsidR="001B0D09" w:rsidRPr="00D747D8">
        <w:rPr>
          <w:rFonts w:ascii="Arial" w:hAnsi="Arial" w:cs="Arial"/>
          <w:sz w:val="20"/>
          <w:szCs w:val="20"/>
        </w:rPr>
        <w:t xml:space="preserve"> </w:t>
      </w:r>
      <w:proofErr w:type="spellStart"/>
      <w:r w:rsidR="001B0D09" w:rsidRPr="00D747D8">
        <w:rPr>
          <w:rFonts w:ascii="Arial" w:hAnsi="Arial" w:cs="Arial"/>
          <w:sz w:val="20"/>
          <w:szCs w:val="20"/>
        </w:rPr>
        <w:t>flicker</w:t>
      </w:r>
      <w:proofErr w:type="spellEnd"/>
      <w:r w:rsidR="001B0D09" w:rsidRPr="00D747D8">
        <w:rPr>
          <w:rFonts w:ascii="Arial" w:hAnsi="Arial" w:cs="Arial"/>
          <w:sz w:val="20"/>
          <w:szCs w:val="20"/>
        </w:rPr>
        <w:t xml:space="preserve"> efekt nepřekročil dobu trvání 30 hodin/rok</w:t>
      </w:r>
      <w:bookmarkEnd w:id="5"/>
      <w:r w:rsidR="001B0D09" w:rsidRPr="00D747D8">
        <w:rPr>
          <w:rFonts w:ascii="Arial" w:hAnsi="Arial" w:cs="Arial"/>
          <w:sz w:val="20"/>
          <w:szCs w:val="20"/>
        </w:rPr>
        <w:t>.</w:t>
      </w:r>
    </w:p>
    <w:p w14:paraId="713E0C66" w14:textId="29BBB971" w:rsidR="0019629F" w:rsidRPr="00D747D8"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D747D8">
        <w:rPr>
          <w:rFonts w:ascii="Arial" w:hAnsi="Arial" w:cs="Arial"/>
          <w:sz w:val="20"/>
          <w:szCs w:val="20"/>
        </w:rPr>
        <w:t>Pro osvětlení VTE bude použito přerušované světlo, a to v minimálním počtu zdrojů světla a minimální intenzitou a frekvencí záblesků (20</w:t>
      </w:r>
      <w:r w:rsidR="0DED0E48" w:rsidRPr="00D747D8">
        <w:rPr>
          <w:rFonts w:ascii="Arial" w:hAnsi="Arial" w:cs="Arial"/>
          <w:sz w:val="20"/>
          <w:szCs w:val="20"/>
        </w:rPr>
        <w:t>–</w:t>
      </w:r>
      <w:r w:rsidRPr="00D747D8">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46E9A2A" w14:textId="77777777" w:rsidR="0019629F" w:rsidRPr="00D747D8"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D747D8">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24901D98" w14:textId="17548370" w:rsidR="007946C1" w:rsidRPr="00D747D8" w:rsidRDefault="007946C1" w:rsidP="00A04ECB">
      <w:pPr>
        <w:pStyle w:val="Odstavecseseznamem"/>
        <w:numPr>
          <w:ilvl w:val="0"/>
          <w:numId w:val="1"/>
        </w:numPr>
        <w:spacing w:after="120" w:line="276" w:lineRule="auto"/>
        <w:ind w:left="1208" w:hanging="357"/>
        <w:jc w:val="both"/>
        <w:rPr>
          <w:rFonts w:ascii="Arial" w:hAnsi="Arial" w:cs="Arial"/>
          <w:sz w:val="20"/>
          <w:szCs w:val="20"/>
          <w:lang w:val="cs"/>
        </w:rPr>
      </w:pPr>
      <w:r w:rsidRPr="00D747D8">
        <w:rPr>
          <w:rFonts w:ascii="Arial" w:hAnsi="Arial" w:cs="Arial"/>
          <w:sz w:val="20"/>
          <w:szCs w:val="20"/>
        </w:rPr>
        <w:t>V migračním koridoru vymezeném jako součást biotopu vybraných zvláště chráněných druhů velkých savců, který prochází severozápadní částí akcelerační oblasti, nesmí záměry OZE dojít ke snížení průchodnosti migračního koridoru, fragmentaci území ani vzniku fyzických nebo vizuálních bariér, které by mohly omezit pohyb velkých savců v</w:t>
      </w:r>
      <w:r w:rsidR="004B02D6" w:rsidRPr="00D747D8">
        <w:rPr>
          <w:rFonts w:ascii="Arial" w:hAnsi="Arial" w:cs="Arial"/>
          <w:sz w:val="20"/>
          <w:szCs w:val="20"/>
        </w:rPr>
        <w:t> </w:t>
      </w:r>
      <w:r w:rsidRPr="00D747D8">
        <w:rPr>
          <w:rFonts w:ascii="Arial" w:hAnsi="Arial" w:cs="Arial"/>
          <w:sz w:val="20"/>
          <w:szCs w:val="20"/>
        </w:rPr>
        <w:t>rámci jejich přirozených migračních tras.</w:t>
      </w:r>
    </w:p>
    <w:p w14:paraId="521D39DD" w14:textId="1197816A" w:rsidR="00845765" w:rsidRPr="00D747D8" w:rsidRDefault="115A3A14" w:rsidP="4982ED28">
      <w:pPr>
        <w:pStyle w:val="Odstavecseseznamem"/>
        <w:numPr>
          <w:ilvl w:val="0"/>
          <w:numId w:val="1"/>
        </w:numPr>
        <w:spacing w:after="120" w:line="276" w:lineRule="auto"/>
        <w:ind w:left="1208" w:hanging="357"/>
        <w:jc w:val="both"/>
        <w:rPr>
          <w:rFonts w:ascii="Arial" w:eastAsia="Arial" w:hAnsi="Arial" w:cs="Arial"/>
          <w:color w:val="000000" w:themeColor="text1"/>
          <w:sz w:val="20"/>
          <w:szCs w:val="20"/>
        </w:rPr>
      </w:pPr>
      <w:r w:rsidRPr="00D747D8">
        <w:rPr>
          <w:rFonts w:ascii="Arial" w:hAnsi="Arial" w:cs="Arial"/>
          <w:sz w:val="20"/>
          <w:szCs w:val="20"/>
        </w:rPr>
        <w:lastRenderedPageBreak/>
        <w:t xml:space="preserve">Při umisťování OZE a související infrastruktury respektovat drobné </w:t>
      </w:r>
      <w:r w:rsidR="30E32FD9" w:rsidRPr="00D747D8">
        <w:rPr>
          <w:rFonts w:ascii="Arial" w:hAnsi="Arial" w:cs="Arial"/>
          <w:sz w:val="20"/>
          <w:szCs w:val="20"/>
        </w:rPr>
        <w:t xml:space="preserve">přírodní </w:t>
      </w:r>
      <w:r w:rsidRPr="00D747D8">
        <w:rPr>
          <w:rFonts w:ascii="Arial" w:hAnsi="Arial" w:cs="Arial"/>
          <w:sz w:val="20"/>
          <w:szCs w:val="20"/>
        </w:rPr>
        <w:t>krajinné prvky, jedná se především o remízky a linie křovin na bývalých mezích</w:t>
      </w:r>
      <w:r w:rsidR="294ED211" w:rsidRPr="00D747D8">
        <w:rPr>
          <w:rFonts w:ascii="Arial" w:hAnsi="Arial" w:cs="Arial"/>
          <w:sz w:val="20"/>
          <w:szCs w:val="20"/>
        </w:rPr>
        <w:t xml:space="preserve"> a dále zarůstající ovocné sady</w:t>
      </w:r>
      <w:r w:rsidR="32A4BAF4" w:rsidRPr="00D747D8">
        <w:rPr>
          <w:rFonts w:ascii="Arial" w:hAnsi="Arial" w:cs="Arial"/>
          <w:sz w:val="20"/>
          <w:szCs w:val="20"/>
        </w:rPr>
        <w:t xml:space="preserve"> v mozaice s luční vegetací (nejčastěji mezofilní </w:t>
      </w:r>
      <w:proofErr w:type="spellStart"/>
      <w:r w:rsidR="32A4BAF4" w:rsidRPr="00D747D8">
        <w:rPr>
          <w:rFonts w:ascii="Arial" w:hAnsi="Arial" w:cs="Arial"/>
          <w:sz w:val="20"/>
          <w:szCs w:val="20"/>
        </w:rPr>
        <w:t>o</w:t>
      </w:r>
      <w:r w:rsidR="27950040" w:rsidRPr="00D747D8">
        <w:rPr>
          <w:rFonts w:ascii="Arial" w:hAnsi="Arial" w:cs="Arial"/>
          <w:sz w:val="20"/>
          <w:szCs w:val="20"/>
        </w:rPr>
        <w:t>v</w:t>
      </w:r>
      <w:r w:rsidR="32A4BAF4" w:rsidRPr="00D747D8">
        <w:rPr>
          <w:rFonts w:ascii="Arial" w:hAnsi="Arial" w:cs="Arial"/>
          <w:sz w:val="20"/>
          <w:szCs w:val="20"/>
        </w:rPr>
        <w:t>síko</w:t>
      </w:r>
      <w:r w:rsidR="7A761BF0" w:rsidRPr="00D747D8">
        <w:rPr>
          <w:rFonts w:ascii="Arial" w:hAnsi="Arial" w:cs="Arial"/>
          <w:sz w:val="20"/>
          <w:szCs w:val="20"/>
        </w:rPr>
        <w:t>vé</w:t>
      </w:r>
      <w:proofErr w:type="spellEnd"/>
      <w:r w:rsidR="7A761BF0" w:rsidRPr="00D747D8">
        <w:rPr>
          <w:rFonts w:ascii="Arial" w:hAnsi="Arial" w:cs="Arial"/>
          <w:sz w:val="20"/>
          <w:szCs w:val="20"/>
        </w:rPr>
        <w:t xml:space="preserve"> louky – biotop T1.1)</w:t>
      </w:r>
      <w:r w:rsidRPr="00D747D8">
        <w:rPr>
          <w:rFonts w:ascii="Arial" w:hAnsi="Arial" w:cs="Arial"/>
          <w:sz w:val="20"/>
          <w:szCs w:val="20"/>
        </w:rPr>
        <w:t>. Případné zábory těchto biotopů musí být kompenzovány novými výsadbami</w:t>
      </w:r>
      <w:r w:rsidR="7865FD28" w:rsidRPr="00D747D8">
        <w:rPr>
          <w:rFonts w:ascii="Arial" w:hAnsi="Arial" w:cs="Arial"/>
          <w:sz w:val="20"/>
          <w:szCs w:val="20"/>
        </w:rPr>
        <w:t xml:space="preserve"> či založením nových travních porostů</w:t>
      </w:r>
      <w:r w:rsidRPr="00D747D8">
        <w:rPr>
          <w:rFonts w:ascii="Arial" w:hAnsi="Arial" w:cs="Arial"/>
          <w:sz w:val="20"/>
          <w:szCs w:val="20"/>
        </w:rPr>
        <w:t xml:space="preserve">. </w:t>
      </w:r>
      <w:r w:rsidR="4DA41027" w:rsidRPr="00D747D8">
        <w:rPr>
          <w:rFonts w:ascii="Arial" w:eastAsia="Arial" w:hAnsi="Arial" w:cs="Arial"/>
          <w:color w:val="000000" w:themeColor="text1"/>
          <w:sz w:val="20"/>
          <w:szCs w:val="20"/>
        </w:rPr>
        <w:t>Nově vytvořené či obnovované biotopy budou svým charakterem odpovídat v co největší míře vycházet z ekologických charakteristik původního biotopu a</w:t>
      </w:r>
      <w:r w:rsidR="00FE6B0A" w:rsidRPr="00D747D8">
        <w:rPr>
          <w:rFonts w:ascii="Arial" w:eastAsia="Arial" w:hAnsi="Arial" w:cs="Arial"/>
          <w:color w:val="000000" w:themeColor="text1"/>
          <w:sz w:val="20"/>
          <w:szCs w:val="20"/>
        </w:rPr>
        <w:t> </w:t>
      </w:r>
      <w:r w:rsidR="4DA41027" w:rsidRPr="00D747D8">
        <w:rPr>
          <w:rFonts w:ascii="Arial" w:eastAsia="Arial" w:hAnsi="Arial" w:cs="Arial"/>
          <w:color w:val="000000" w:themeColor="text1"/>
          <w:sz w:val="20"/>
          <w:szCs w:val="20"/>
        </w:rPr>
        <w:t>jeho druhového složení.</w:t>
      </w:r>
      <w:r w:rsidR="55E88E14" w:rsidRPr="00D747D8">
        <w:rPr>
          <w:rFonts w:ascii="Arial" w:eastAsia="Arial" w:hAnsi="Arial" w:cs="Arial"/>
          <w:color w:val="000000" w:themeColor="text1"/>
          <w:sz w:val="20"/>
          <w:szCs w:val="20"/>
        </w:rPr>
        <w:t xml:space="preserve"> </w:t>
      </w:r>
      <w:r w:rsidRPr="00D747D8">
        <w:rPr>
          <w:rFonts w:ascii="Arial" w:hAnsi="Arial" w:cs="Arial"/>
          <w:sz w:val="20"/>
          <w:szCs w:val="20"/>
        </w:rPr>
        <w:t>Plochy nových výsadeb dřevin</w:t>
      </w:r>
      <w:r w:rsidR="14427014" w:rsidRPr="00D747D8">
        <w:rPr>
          <w:rFonts w:ascii="Arial" w:hAnsi="Arial" w:cs="Arial"/>
          <w:sz w:val="20"/>
          <w:szCs w:val="20"/>
        </w:rPr>
        <w:t xml:space="preserve"> (nebo nových luk)</w:t>
      </w:r>
      <w:r w:rsidRPr="00D747D8">
        <w:rPr>
          <w:rFonts w:ascii="Arial" w:hAnsi="Arial" w:cs="Arial"/>
          <w:sz w:val="20"/>
          <w:szCs w:val="20"/>
        </w:rPr>
        <w:t xml:space="preserve"> musí odpovídat alespoň 1,5násobku původní rozlohy</w:t>
      </w:r>
      <w:r w:rsidR="4DB5DEFF" w:rsidRPr="00D747D8">
        <w:rPr>
          <w:rFonts w:ascii="Arial" w:hAnsi="Arial" w:cs="Arial"/>
          <w:sz w:val="20"/>
          <w:szCs w:val="20"/>
        </w:rPr>
        <w:t>. Nové výsadby dřevin m</w:t>
      </w:r>
      <w:r w:rsidRPr="00D747D8">
        <w:rPr>
          <w:rFonts w:ascii="Arial" w:hAnsi="Arial" w:cs="Arial"/>
          <w:sz w:val="20"/>
          <w:szCs w:val="20"/>
        </w:rPr>
        <w:t>usí být umístěny ve vzdálenosti minimálně 300 m od paty stožáru nejbližší VTE.</w:t>
      </w:r>
      <w:r w:rsidR="40DDA7F2" w:rsidRPr="00D747D8">
        <w:rPr>
          <w:rFonts w:ascii="Arial" w:hAnsi="Arial" w:cs="Arial"/>
          <w:sz w:val="20"/>
          <w:szCs w:val="20"/>
        </w:rPr>
        <w:t xml:space="preserve"> </w:t>
      </w:r>
      <w:r w:rsidR="40DDA7F2" w:rsidRPr="00D747D8">
        <w:rPr>
          <w:rFonts w:ascii="Arial" w:eastAsia="Arial" w:hAnsi="Arial" w:cs="Arial"/>
          <w:color w:val="000000" w:themeColor="text1"/>
          <w:sz w:val="20"/>
          <w:szCs w:val="20"/>
        </w:rPr>
        <w:t>Za následnou péči a</w:t>
      </w:r>
      <w:r w:rsidR="00E15A7A" w:rsidRPr="00D747D8">
        <w:rPr>
          <w:rFonts w:ascii="Arial" w:eastAsia="Arial" w:hAnsi="Arial" w:cs="Arial"/>
          <w:color w:val="000000" w:themeColor="text1"/>
          <w:sz w:val="20"/>
          <w:szCs w:val="20"/>
        </w:rPr>
        <w:t> </w:t>
      </w:r>
      <w:r w:rsidR="40DDA7F2" w:rsidRPr="00D747D8">
        <w:rPr>
          <w:rFonts w:ascii="Arial" w:eastAsia="Arial" w:hAnsi="Arial" w:cs="Arial"/>
          <w:color w:val="000000" w:themeColor="text1"/>
          <w:sz w:val="20"/>
          <w:szCs w:val="20"/>
        </w:rPr>
        <w:t>údržbu náhradního biotopu odpovídá investor po celou dobu životnosti záměru.</w:t>
      </w:r>
    </w:p>
    <w:bookmarkEnd w:id="7"/>
    <w:p w14:paraId="70F51925" w14:textId="70B698C5" w:rsidR="3FFDB614" w:rsidRPr="00D747D8" w:rsidRDefault="3FFDB614" w:rsidP="00A91FF2">
      <w:pPr>
        <w:pStyle w:val="Odstavecseseznamem"/>
        <w:numPr>
          <w:ilvl w:val="0"/>
          <w:numId w:val="1"/>
        </w:numPr>
        <w:spacing w:line="276" w:lineRule="auto"/>
        <w:ind w:left="1208" w:hanging="357"/>
        <w:contextualSpacing w:val="0"/>
        <w:jc w:val="both"/>
        <w:rPr>
          <w:rFonts w:ascii="Arial" w:hAnsi="Arial" w:cs="Arial"/>
          <w:sz w:val="20"/>
          <w:szCs w:val="20"/>
        </w:rPr>
      </w:pPr>
      <w:r w:rsidRPr="00D747D8">
        <w:rPr>
          <w:rFonts w:ascii="Arial" w:hAnsi="Arial" w:cs="Arial"/>
          <w:sz w:val="20"/>
          <w:szCs w:val="20"/>
        </w:rPr>
        <w:t>Kácení dřevin na lesních pozemcích i v nelesní zeleni pro potřeby umístění záměrů OZE a související infrastruktury bude probíhat jen v období mimo hnízdění ptáků (tj. mimo březen‒červenec).</w:t>
      </w:r>
    </w:p>
    <w:p w14:paraId="2AB32ECA" w14:textId="695BD637" w:rsidR="002F7D1F" w:rsidRPr="00D747D8" w:rsidRDefault="007C3DC6" w:rsidP="00A91FF2">
      <w:pPr>
        <w:pStyle w:val="Odstavecseseznamem"/>
        <w:numPr>
          <w:ilvl w:val="0"/>
          <w:numId w:val="1"/>
        </w:numPr>
        <w:spacing w:line="276" w:lineRule="auto"/>
        <w:ind w:left="1208" w:hanging="357"/>
        <w:contextualSpacing w:val="0"/>
        <w:jc w:val="both"/>
        <w:rPr>
          <w:rFonts w:ascii="Arial" w:hAnsi="Arial" w:cs="Arial"/>
          <w:sz w:val="20"/>
          <w:szCs w:val="20"/>
        </w:rPr>
      </w:pPr>
      <w:r w:rsidRPr="00D747D8">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A91FF2" w:rsidRPr="00D747D8">
        <w:rPr>
          <w:rFonts w:ascii="Arial" w:hAnsi="Arial" w:cs="Arial"/>
          <w:sz w:val="20"/>
          <w:szCs w:val="20"/>
        </w:rPr>
        <w:t>2</w:t>
      </w:r>
      <w:r w:rsidRPr="00D747D8">
        <w:rPr>
          <w:rFonts w:ascii="Arial" w:hAnsi="Arial" w:cs="Arial"/>
          <w:sz w:val="20"/>
          <w:szCs w:val="20"/>
        </w:rPr>
        <w:t>,</w:t>
      </w:r>
      <w:r w:rsidR="00A91FF2" w:rsidRPr="00D747D8">
        <w:rPr>
          <w:rFonts w:ascii="Arial" w:hAnsi="Arial" w:cs="Arial"/>
          <w:sz w:val="20"/>
          <w:szCs w:val="20"/>
        </w:rPr>
        <w:t>35 </w:t>
      </w:r>
      <w:r w:rsidRPr="00D747D8">
        <w:rPr>
          <w:rFonts w:ascii="Arial" w:hAnsi="Arial" w:cs="Arial"/>
          <w:sz w:val="20"/>
          <w:szCs w:val="20"/>
        </w:rPr>
        <w:t>ha.</w:t>
      </w:r>
    </w:p>
    <w:p w14:paraId="6604D4FA" w14:textId="6A235B7F" w:rsidR="002F7D1F" w:rsidRPr="00D747D8" w:rsidRDefault="00A91FF2" w:rsidP="00A91FF2">
      <w:pPr>
        <w:pStyle w:val="Odstavecseseznamem"/>
        <w:numPr>
          <w:ilvl w:val="0"/>
          <w:numId w:val="1"/>
        </w:numPr>
        <w:spacing w:line="276" w:lineRule="auto"/>
        <w:ind w:left="1208" w:hanging="357"/>
        <w:contextualSpacing w:val="0"/>
        <w:jc w:val="both"/>
        <w:rPr>
          <w:rFonts w:ascii="Arial" w:hAnsi="Arial" w:cs="Arial"/>
          <w:sz w:val="20"/>
          <w:szCs w:val="20"/>
        </w:rPr>
      </w:pPr>
      <w:r w:rsidRPr="00D747D8">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7B32BC68" w14:textId="77B9928E" w:rsidR="002F7D1F" w:rsidRPr="00D747D8" w:rsidRDefault="004926BB" w:rsidP="00A91FF2">
      <w:pPr>
        <w:pStyle w:val="Odstavecseseznamem"/>
        <w:numPr>
          <w:ilvl w:val="0"/>
          <w:numId w:val="1"/>
        </w:numPr>
        <w:spacing w:line="276" w:lineRule="auto"/>
        <w:ind w:left="1208" w:hanging="357"/>
        <w:contextualSpacing w:val="0"/>
        <w:jc w:val="both"/>
        <w:rPr>
          <w:rFonts w:ascii="Arial" w:hAnsi="Arial" w:cs="Arial"/>
          <w:sz w:val="20"/>
          <w:szCs w:val="20"/>
        </w:rPr>
      </w:pPr>
      <w:r w:rsidRPr="00D747D8">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51239631" w14:textId="03C09936" w:rsidR="002F7D1F" w:rsidRPr="00D747D8" w:rsidRDefault="004926BB" w:rsidP="0039626D">
      <w:pPr>
        <w:pStyle w:val="Odstavecseseznamem"/>
        <w:numPr>
          <w:ilvl w:val="0"/>
          <w:numId w:val="1"/>
        </w:numPr>
        <w:spacing w:after="120" w:line="276" w:lineRule="auto"/>
        <w:ind w:left="1208" w:hanging="357"/>
        <w:contextualSpacing w:val="0"/>
        <w:jc w:val="both"/>
        <w:rPr>
          <w:rFonts w:ascii="Arial" w:hAnsi="Arial" w:cs="Arial"/>
          <w:sz w:val="20"/>
          <w:szCs w:val="20"/>
        </w:rPr>
      </w:pPr>
      <w:r w:rsidRPr="00D747D8">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4641AFD2" w14:textId="36C8E03B" w:rsidR="00A14AE1" w:rsidRPr="00D747D8" w:rsidRDefault="00406D1B" w:rsidP="004926BB">
      <w:pPr>
        <w:pStyle w:val="Odstavecseseznamem"/>
        <w:keepNext/>
        <w:numPr>
          <w:ilvl w:val="1"/>
          <w:numId w:val="28"/>
        </w:numPr>
        <w:spacing w:before="240" w:after="120" w:line="276" w:lineRule="auto"/>
        <w:ind w:left="709" w:hanging="709"/>
        <w:contextualSpacing w:val="0"/>
        <w:jc w:val="both"/>
        <w:rPr>
          <w:rFonts w:ascii="Arial" w:hAnsi="Arial" w:cs="Arial"/>
          <w:b/>
          <w:bCs/>
          <w:sz w:val="20"/>
          <w:szCs w:val="20"/>
        </w:rPr>
      </w:pPr>
      <w:r w:rsidRPr="00D747D8">
        <w:rPr>
          <w:rFonts w:ascii="Arial" w:hAnsi="Arial" w:cs="Arial"/>
          <w:sz w:val="20"/>
          <w:szCs w:val="20"/>
        </w:rPr>
        <w:lastRenderedPageBreak/>
        <w:t>Podmínky a zmírňující opatření pro provoz záměrů OZE:</w:t>
      </w:r>
    </w:p>
    <w:p w14:paraId="01AF3A9C" w14:textId="55D9BA44" w:rsidR="00B65379" w:rsidRPr="00D747D8" w:rsidRDefault="001E19CC" w:rsidP="005B71A7">
      <w:pPr>
        <w:pStyle w:val="paragraph"/>
        <w:numPr>
          <w:ilvl w:val="0"/>
          <w:numId w:val="12"/>
        </w:numPr>
        <w:pBdr>
          <w:top w:val="nil"/>
          <w:left w:val="nil"/>
          <w:bottom w:val="nil"/>
          <w:right w:val="nil"/>
          <w:between w:val="nil"/>
        </w:pBdr>
        <w:spacing w:before="0" w:beforeAutospacing="0" w:after="0" w:afterAutospacing="0" w:line="276" w:lineRule="auto"/>
        <w:ind w:left="1208" w:hanging="357"/>
        <w:jc w:val="both"/>
        <w:rPr>
          <w:rStyle w:val="eop"/>
          <w:rFonts w:ascii="Arial" w:eastAsia="Arial" w:hAnsi="Arial" w:cs="Arial"/>
          <w:sz w:val="20"/>
          <w:szCs w:val="20"/>
        </w:rPr>
      </w:pPr>
      <w:bookmarkStart w:id="8" w:name="_Hlk214038899"/>
      <w:r w:rsidRPr="00D747D8">
        <w:rPr>
          <w:rFonts w:ascii="Arial" w:eastAsia="Arial" w:hAnsi="Arial" w:cs="Arial"/>
          <w:sz w:val="20"/>
          <w:szCs w:val="20"/>
          <w:lang w:val="cs"/>
        </w:rPr>
        <w:t>Podmínka nebyla stanovena</w:t>
      </w:r>
      <w:r w:rsidR="00B65379" w:rsidRPr="00D747D8">
        <w:rPr>
          <w:rFonts w:ascii="Arial" w:eastAsia="Arial" w:hAnsi="Arial" w:cs="Arial"/>
          <w:sz w:val="20"/>
          <w:szCs w:val="20"/>
          <w:lang w:val="cs"/>
        </w:rPr>
        <w:t>.</w:t>
      </w:r>
    </w:p>
    <w:p w14:paraId="6102F1A4" w14:textId="466C1A38" w:rsidR="00B5160E" w:rsidRPr="00D747D8" w:rsidRDefault="00B5160E"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D747D8">
        <w:rPr>
          <w:rStyle w:val="eop"/>
          <w:rFonts w:ascii="Arial" w:hAnsi="Arial" w:cs="Arial"/>
          <w:sz w:val="20"/>
          <w:szCs w:val="20"/>
        </w:rPr>
        <w:t xml:space="preserve">Pro omezení kolizí ptáků </w:t>
      </w:r>
      <w:r w:rsidR="004926BB" w:rsidRPr="00D747D8">
        <w:rPr>
          <w:rStyle w:val="eop"/>
          <w:rFonts w:ascii="Arial" w:hAnsi="Arial" w:cs="Arial"/>
          <w:sz w:val="20"/>
          <w:szCs w:val="20"/>
        </w:rPr>
        <w:t xml:space="preserve">a netopýrů </w:t>
      </w:r>
      <w:r w:rsidRPr="00D747D8">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48FCFF10" w14:textId="48EB418F" w:rsidR="00670DFB" w:rsidRPr="00D747D8" w:rsidRDefault="00670DFB" w:rsidP="00A04ECB">
      <w:pPr>
        <w:pStyle w:val="Odstavecseseznamem"/>
        <w:numPr>
          <w:ilvl w:val="0"/>
          <w:numId w:val="12"/>
        </w:numPr>
        <w:spacing w:line="276" w:lineRule="auto"/>
        <w:ind w:left="1208" w:hanging="357"/>
        <w:jc w:val="both"/>
        <w:textAlignment w:val="baseline"/>
        <w:rPr>
          <w:rFonts w:ascii="Arial" w:hAnsi="Arial" w:cs="Arial"/>
          <w:sz w:val="20"/>
          <w:szCs w:val="20"/>
        </w:rPr>
      </w:pPr>
      <w:r w:rsidRPr="00D747D8">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4B02D6" w:rsidRPr="00D747D8">
        <w:rPr>
          <w:rFonts w:ascii="Arial" w:hAnsi="Arial" w:cs="Arial"/>
          <w:sz w:val="20"/>
          <w:szCs w:val="20"/>
        </w:rPr>
        <w:t> </w:t>
      </w:r>
      <w:r w:rsidRPr="00D747D8">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D747D8">
        <w:rPr>
          <w:rFonts w:ascii="Arial" w:hAnsi="Arial" w:cs="Arial"/>
          <w:sz w:val="20"/>
          <w:szCs w:val="20"/>
        </w:rPr>
        <w:t>BirdLife</w:t>
      </w:r>
      <w:proofErr w:type="spellEnd"/>
      <w:r w:rsidRPr="00D747D8">
        <w:rPr>
          <w:rFonts w:ascii="Arial" w:hAnsi="Arial" w:cs="Arial"/>
          <w:sz w:val="20"/>
          <w:szCs w:val="20"/>
        </w:rPr>
        <w:t xml:space="preserve"> International či obdobné metodiky používané v členských státech EU). Na základě výsledků monitoringu a posouzení rizikovosti VTE budou </w:t>
      </w:r>
      <w:r w:rsidR="00835719" w:rsidRPr="00D747D8">
        <w:rPr>
          <w:rFonts w:ascii="Arial" w:hAnsi="Arial" w:cs="Arial"/>
          <w:sz w:val="20"/>
          <w:szCs w:val="20"/>
        </w:rPr>
        <w:t xml:space="preserve">optimalizována či doplněna </w:t>
      </w:r>
      <w:r w:rsidRPr="00D747D8">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4B02D6" w:rsidRPr="00D747D8">
        <w:rPr>
          <w:rFonts w:ascii="Arial" w:hAnsi="Arial" w:cs="Arial"/>
          <w:sz w:val="20"/>
          <w:szCs w:val="20"/>
        </w:rPr>
        <w:t> </w:t>
      </w:r>
      <w:r w:rsidRPr="00D747D8">
        <w:rPr>
          <w:rFonts w:ascii="Arial" w:hAnsi="Arial" w:cs="Arial"/>
          <w:sz w:val="20"/>
          <w:szCs w:val="20"/>
        </w:rPr>
        <w:t>účinnost. Provozovatel výsledky monitoringu a plánovaná opatření projedná s</w:t>
      </w:r>
      <w:r w:rsidR="004B02D6" w:rsidRPr="00D747D8">
        <w:rPr>
          <w:rFonts w:ascii="Arial" w:hAnsi="Arial" w:cs="Arial"/>
          <w:sz w:val="20"/>
          <w:szCs w:val="20"/>
        </w:rPr>
        <w:t> </w:t>
      </w:r>
      <w:r w:rsidRPr="00D747D8">
        <w:rPr>
          <w:rFonts w:ascii="Arial" w:hAnsi="Arial" w:cs="Arial"/>
          <w:sz w:val="20"/>
          <w:szCs w:val="20"/>
        </w:rPr>
        <w:t>příslušným orgánem státní správy na úseku ochrany přírody.</w:t>
      </w:r>
    </w:p>
    <w:p w14:paraId="2CD1E487" w14:textId="4C77EF70" w:rsidR="00AC3B2A" w:rsidRPr="00D747D8" w:rsidRDefault="00670DFB" w:rsidP="00085768">
      <w:pPr>
        <w:pStyle w:val="Odstavecseseznamem"/>
        <w:numPr>
          <w:ilvl w:val="0"/>
          <w:numId w:val="12"/>
        </w:numPr>
        <w:spacing w:line="276" w:lineRule="auto"/>
        <w:ind w:left="1208" w:hanging="357"/>
        <w:jc w:val="both"/>
        <w:textAlignment w:val="baseline"/>
        <w:rPr>
          <w:rFonts w:ascii="Arial" w:hAnsi="Arial" w:cs="Arial"/>
          <w:sz w:val="20"/>
          <w:szCs w:val="20"/>
        </w:rPr>
      </w:pPr>
      <w:r w:rsidRPr="00D747D8">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D747D8">
        <w:rPr>
          <w:rFonts w:ascii="Arial" w:hAnsi="Arial" w:cs="Arial"/>
          <w:sz w:val="20"/>
          <w:szCs w:val="20"/>
        </w:rPr>
        <w:t>ii</w:t>
      </w:r>
      <w:proofErr w:type="spellEnd"/>
      <w:r w:rsidRPr="00D747D8">
        <w:rPr>
          <w:rFonts w:ascii="Arial" w:hAnsi="Arial" w:cs="Arial"/>
          <w:sz w:val="20"/>
          <w:szCs w:val="20"/>
        </w:rPr>
        <w:t>) metodického doporučení společnosti ČESON (v přípravě). Realizace monitoringu musí být zajištěna pouze odborně způsobilým subjektem s prokazatelnými zkušenostmi v</w:t>
      </w:r>
      <w:r w:rsidR="007204C8" w:rsidRPr="00D747D8">
        <w:rPr>
          <w:rFonts w:ascii="Arial" w:hAnsi="Arial" w:cs="Arial"/>
          <w:sz w:val="20"/>
          <w:szCs w:val="20"/>
        </w:rPr>
        <w:t> </w:t>
      </w:r>
      <w:r w:rsidRPr="00D747D8">
        <w:rPr>
          <w:rFonts w:ascii="Arial" w:hAnsi="Arial" w:cs="Arial"/>
          <w:sz w:val="20"/>
          <w:szCs w:val="20"/>
        </w:rPr>
        <w:t>oblasti monitoringu netopýrů. Monitoring bude zaměřen na detekci letové aktivity rizikových druhů netopýrů, tj. především na netopýra velkého (</w:t>
      </w:r>
      <w:proofErr w:type="spellStart"/>
      <w:r w:rsidRPr="00D747D8">
        <w:rPr>
          <w:rFonts w:ascii="Arial" w:hAnsi="Arial" w:cs="Arial"/>
          <w:i/>
          <w:iCs/>
          <w:sz w:val="20"/>
          <w:szCs w:val="20"/>
        </w:rPr>
        <w:t>Myotis</w:t>
      </w:r>
      <w:proofErr w:type="spellEnd"/>
      <w:r w:rsidRPr="00D747D8">
        <w:rPr>
          <w:rFonts w:ascii="Arial" w:hAnsi="Arial" w:cs="Arial"/>
          <w:i/>
          <w:iCs/>
          <w:sz w:val="20"/>
          <w:szCs w:val="20"/>
        </w:rPr>
        <w:t xml:space="preserve"> </w:t>
      </w:r>
      <w:proofErr w:type="spellStart"/>
      <w:r w:rsidRPr="00D747D8">
        <w:rPr>
          <w:rFonts w:ascii="Arial" w:hAnsi="Arial" w:cs="Arial"/>
          <w:i/>
          <w:iCs/>
          <w:sz w:val="20"/>
          <w:szCs w:val="20"/>
        </w:rPr>
        <w:t>myotis</w:t>
      </w:r>
      <w:proofErr w:type="spellEnd"/>
      <w:r w:rsidRPr="00D747D8">
        <w:rPr>
          <w:rFonts w:ascii="Arial" w:hAnsi="Arial" w:cs="Arial"/>
          <w:sz w:val="20"/>
          <w:szCs w:val="20"/>
        </w:rPr>
        <w:t>), netopýra hvízdavého (</w:t>
      </w:r>
      <w:proofErr w:type="spellStart"/>
      <w:r w:rsidRPr="00D747D8">
        <w:rPr>
          <w:rFonts w:ascii="Arial" w:hAnsi="Arial" w:cs="Arial"/>
          <w:i/>
          <w:iCs/>
          <w:sz w:val="20"/>
          <w:szCs w:val="20"/>
        </w:rPr>
        <w:t>Pipistrellus</w:t>
      </w:r>
      <w:proofErr w:type="spellEnd"/>
      <w:r w:rsidRPr="00D747D8">
        <w:rPr>
          <w:rFonts w:ascii="Arial" w:hAnsi="Arial" w:cs="Arial"/>
          <w:i/>
          <w:iCs/>
          <w:sz w:val="20"/>
          <w:szCs w:val="20"/>
        </w:rPr>
        <w:t xml:space="preserve"> </w:t>
      </w:r>
      <w:proofErr w:type="spellStart"/>
      <w:r w:rsidRPr="00D747D8">
        <w:rPr>
          <w:rFonts w:ascii="Arial" w:hAnsi="Arial" w:cs="Arial"/>
          <w:i/>
          <w:iCs/>
          <w:sz w:val="20"/>
          <w:szCs w:val="20"/>
        </w:rPr>
        <w:t>pipistrellus</w:t>
      </w:r>
      <w:proofErr w:type="spellEnd"/>
      <w:r w:rsidRPr="00D747D8">
        <w:rPr>
          <w:rFonts w:ascii="Arial" w:hAnsi="Arial" w:cs="Arial"/>
          <w:sz w:val="20"/>
          <w:szCs w:val="20"/>
        </w:rPr>
        <w:t>), netopýra nejmenšího (</w:t>
      </w:r>
      <w:proofErr w:type="spellStart"/>
      <w:r w:rsidRPr="00D747D8">
        <w:rPr>
          <w:rFonts w:ascii="Arial" w:hAnsi="Arial" w:cs="Arial"/>
          <w:i/>
          <w:iCs/>
          <w:sz w:val="20"/>
          <w:szCs w:val="20"/>
        </w:rPr>
        <w:t>Pipistrellus</w:t>
      </w:r>
      <w:proofErr w:type="spellEnd"/>
      <w:r w:rsidRPr="00D747D8">
        <w:rPr>
          <w:rFonts w:ascii="Arial" w:hAnsi="Arial" w:cs="Arial"/>
          <w:i/>
          <w:iCs/>
          <w:sz w:val="20"/>
          <w:szCs w:val="20"/>
        </w:rPr>
        <w:t xml:space="preserve"> </w:t>
      </w:r>
      <w:proofErr w:type="spellStart"/>
      <w:r w:rsidRPr="00D747D8">
        <w:rPr>
          <w:rFonts w:ascii="Arial" w:hAnsi="Arial" w:cs="Arial"/>
          <w:i/>
          <w:iCs/>
          <w:sz w:val="20"/>
          <w:szCs w:val="20"/>
        </w:rPr>
        <w:t>pygmaeus</w:t>
      </w:r>
      <w:proofErr w:type="spellEnd"/>
      <w:r w:rsidRPr="00D747D8">
        <w:rPr>
          <w:rFonts w:ascii="Arial" w:hAnsi="Arial" w:cs="Arial"/>
          <w:sz w:val="20"/>
          <w:szCs w:val="20"/>
        </w:rPr>
        <w:t>), netopýra rezavého (</w:t>
      </w:r>
      <w:proofErr w:type="spellStart"/>
      <w:r w:rsidRPr="00D747D8">
        <w:rPr>
          <w:rFonts w:ascii="Arial" w:hAnsi="Arial" w:cs="Arial"/>
          <w:i/>
          <w:iCs/>
          <w:sz w:val="20"/>
          <w:szCs w:val="20"/>
        </w:rPr>
        <w:t>Nyctalus</w:t>
      </w:r>
      <w:proofErr w:type="spellEnd"/>
      <w:r w:rsidRPr="00D747D8">
        <w:rPr>
          <w:rFonts w:ascii="Arial" w:hAnsi="Arial" w:cs="Arial"/>
          <w:i/>
          <w:iCs/>
          <w:sz w:val="20"/>
          <w:szCs w:val="20"/>
        </w:rPr>
        <w:t xml:space="preserve"> </w:t>
      </w:r>
      <w:proofErr w:type="spellStart"/>
      <w:r w:rsidRPr="00D747D8">
        <w:rPr>
          <w:rFonts w:ascii="Arial" w:hAnsi="Arial" w:cs="Arial"/>
          <w:i/>
          <w:iCs/>
          <w:sz w:val="20"/>
          <w:szCs w:val="20"/>
        </w:rPr>
        <w:t>noctula</w:t>
      </w:r>
      <w:proofErr w:type="spellEnd"/>
      <w:r w:rsidRPr="00D747D8">
        <w:rPr>
          <w:rFonts w:ascii="Arial" w:hAnsi="Arial" w:cs="Arial"/>
          <w:sz w:val="20"/>
          <w:szCs w:val="20"/>
        </w:rPr>
        <w:t>) a netopýra vousatého (</w:t>
      </w:r>
      <w:proofErr w:type="spellStart"/>
      <w:r w:rsidRPr="00D747D8">
        <w:rPr>
          <w:rFonts w:ascii="Arial" w:hAnsi="Arial" w:cs="Arial"/>
          <w:i/>
          <w:iCs/>
          <w:sz w:val="20"/>
          <w:szCs w:val="20"/>
        </w:rPr>
        <w:t>Myotis</w:t>
      </w:r>
      <w:proofErr w:type="spellEnd"/>
      <w:r w:rsidRPr="00D747D8">
        <w:rPr>
          <w:rFonts w:ascii="Arial" w:hAnsi="Arial" w:cs="Arial"/>
          <w:i/>
          <w:iCs/>
          <w:sz w:val="20"/>
          <w:szCs w:val="20"/>
        </w:rPr>
        <w:t xml:space="preserve"> </w:t>
      </w:r>
      <w:proofErr w:type="spellStart"/>
      <w:r w:rsidRPr="00D747D8">
        <w:rPr>
          <w:rFonts w:ascii="Arial" w:hAnsi="Arial" w:cs="Arial"/>
          <w:i/>
          <w:iCs/>
          <w:sz w:val="20"/>
          <w:szCs w:val="20"/>
        </w:rPr>
        <w:t>mystacinus</w:t>
      </w:r>
      <w:proofErr w:type="spellEnd"/>
      <w:r w:rsidRPr="00D747D8">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835719" w:rsidRPr="00D747D8">
        <w:rPr>
          <w:rFonts w:ascii="Arial" w:hAnsi="Arial" w:cs="Arial"/>
          <w:sz w:val="20"/>
          <w:szCs w:val="20"/>
        </w:rPr>
        <w:t xml:space="preserve">optimalizována </w:t>
      </w:r>
      <w:r w:rsidR="00810C6E" w:rsidRPr="00D747D8">
        <w:rPr>
          <w:rFonts w:ascii="Arial" w:hAnsi="Arial" w:cs="Arial"/>
          <w:sz w:val="20"/>
          <w:szCs w:val="20"/>
        </w:rPr>
        <w:t>či doplněna</w:t>
      </w:r>
      <w:r w:rsidR="00835719" w:rsidRPr="00D747D8">
        <w:rPr>
          <w:rFonts w:ascii="Arial" w:hAnsi="Arial" w:cs="Arial"/>
          <w:sz w:val="20"/>
          <w:szCs w:val="20"/>
        </w:rPr>
        <w:t xml:space="preserve"> </w:t>
      </w:r>
      <w:r w:rsidRPr="00D747D8">
        <w:rPr>
          <w:rFonts w:ascii="Arial" w:hAnsi="Arial" w:cs="Arial"/>
          <w:sz w:val="20"/>
          <w:szCs w:val="20"/>
        </w:rPr>
        <w:t xml:space="preserve">opatření pro provoz zařízení, která minimalizují riziko zranění a úhynu cílových druhů netopýrů. Tato opatření </w:t>
      </w:r>
      <w:r w:rsidR="00810C6E" w:rsidRPr="00D747D8">
        <w:rPr>
          <w:rFonts w:ascii="Arial" w:hAnsi="Arial" w:cs="Arial"/>
          <w:sz w:val="20"/>
          <w:szCs w:val="20"/>
        </w:rPr>
        <w:t xml:space="preserve">pro provoz </w:t>
      </w:r>
      <w:r w:rsidRPr="00D747D8">
        <w:rPr>
          <w:rFonts w:ascii="Arial" w:hAnsi="Arial" w:cs="Arial"/>
          <w:sz w:val="20"/>
          <w:szCs w:val="20"/>
        </w:rPr>
        <w:t>mohou zahrnovat zejména dočasné omezení provozu, včetně vypínání větrné elektrárny v rizikových obdobích roku v návaznosti na teplotu prostředí a rychlost větru. Dále se může jednat o</w:t>
      </w:r>
      <w:r w:rsidR="00810C6E" w:rsidRPr="00D747D8">
        <w:rPr>
          <w:rFonts w:ascii="Arial" w:hAnsi="Arial" w:cs="Arial"/>
          <w:sz w:val="20"/>
          <w:szCs w:val="20"/>
        </w:rPr>
        <w:t> optimalizaci</w:t>
      </w:r>
      <w:r w:rsidR="000944D3" w:rsidRPr="00D747D8">
        <w:rPr>
          <w:rFonts w:ascii="Arial" w:hAnsi="Arial" w:cs="Arial"/>
          <w:sz w:val="20"/>
          <w:szCs w:val="20"/>
        </w:rPr>
        <w:t xml:space="preserve"> funkce</w:t>
      </w:r>
      <w:r w:rsidRPr="00D747D8">
        <w:rPr>
          <w:rFonts w:ascii="Arial" w:hAnsi="Arial" w:cs="Arial"/>
          <w:sz w:val="20"/>
          <w:szCs w:val="20"/>
        </w:rPr>
        <w:t xml:space="preserve"> technických ochranných opatření, např. ultrazvukového odpuzovače</w:t>
      </w:r>
      <w:r w:rsidR="00327424" w:rsidRPr="00D747D8">
        <w:rPr>
          <w:rFonts w:ascii="Arial" w:hAnsi="Arial" w:cs="Arial"/>
          <w:sz w:val="20"/>
          <w:szCs w:val="20"/>
        </w:rPr>
        <w:t xml:space="preserve"> či detekčních systémů</w:t>
      </w:r>
      <w:r w:rsidRPr="00D747D8">
        <w:rPr>
          <w:rFonts w:ascii="Arial" w:hAnsi="Arial" w:cs="Arial"/>
          <w:sz w:val="20"/>
          <w:szCs w:val="20"/>
        </w:rPr>
        <w:t xml:space="preserve">, </w:t>
      </w:r>
      <w:r w:rsidR="00327424" w:rsidRPr="00D747D8">
        <w:rPr>
          <w:rFonts w:ascii="Arial" w:hAnsi="Arial" w:cs="Arial"/>
          <w:sz w:val="20"/>
          <w:szCs w:val="20"/>
        </w:rPr>
        <w:t>které budou mít prokazatelnou</w:t>
      </w:r>
      <w:r w:rsidRPr="00D747D8">
        <w:rPr>
          <w:rFonts w:ascii="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w:t>
      </w:r>
      <w:r w:rsidR="00591298" w:rsidRPr="00D747D8">
        <w:rPr>
          <w:rFonts w:ascii="Arial" w:hAnsi="Arial" w:cs="Arial"/>
          <w:sz w:val="20"/>
          <w:szCs w:val="20"/>
        </w:rPr>
        <w:t> </w:t>
      </w:r>
      <w:r w:rsidRPr="00D747D8">
        <w:rPr>
          <w:rFonts w:ascii="Arial" w:hAnsi="Arial" w:cs="Arial"/>
          <w:sz w:val="20"/>
          <w:szCs w:val="20"/>
        </w:rPr>
        <w:t>opatření projedná s příslušným orgánem státní správy na úseku ochrany přírody.</w:t>
      </w:r>
    </w:p>
    <w:bookmarkEnd w:id="8"/>
    <w:p w14:paraId="2B5A6B4C" w14:textId="11A4546B" w:rsidR="006D351E" w:rsidRPr="00D747D8" w:rsidRDefault="006D351E" w:rsidP="00584D17">
      <w:pPr>
        <w:spacing w:before="240" w:line="276" w:lineRule="auto"/>
        <w:jc w:val="both"/>
        <w:rPr>
          <w:rFonts w:ascii="Arial" w:hAnsi="Arial" w:cs="Arial"/>
          <w:b/>
          <w:bCs/>
          <w:sz w:val="20"/>
          <w:szCs w:val="20"/>
        </w:rPr>
      </w:pPr>
      <w:r w:rsidRPr="00D747D8">
        <w:rPr>
          <w:rFonts w:ascii="Arial" w:hAnsi="Arial" w:cs="Arial"/>
          <w:b/>
          <w:bCs/>
          <w:sz w:val="20"/>
          <w:szCs w:val="20"/>
        </w:rPr>
        <w:t>Příloha: Grafická část územního opatření – Výkres s vyznačením akcelerační oblasti, území, pro</w:t>
      </w:r>
      <w:r w:rsidR="00097A84" w:rsidRPr="00D747D8">
        <w:rPr>
          <w:rFonts w:ascii="Arial" w:hAnsi="Arial" w:cs="Arial"/>
          <w:b/>
          <w:bCs/>
          <w:sz w:val="20"/>
          <w:szCs w:val="20"/>
        </w:rPr>
        <w:t> </w:t>
      </w:r>
      <w:r w:rsidRPr="00D747D8">
        <w:rPr>
          <w:rFonts w:ascii="Arial" w:hAnsi="Arial" w:cs="Arial"/>
          <w:b/>
          <w:bCs/>
          <w:sz w:val="20"/>
          <w:szCs w:val="20"/>
        </w:rPr>
        <w:t>něž se územní opatření vydává.</w:t>
      </w:r>
    </w:p>
    <w:sectPr w:rsidR="006D351E" w:rsidRPr="00D747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E16C" w14:textId="77777777" w:rsidR="00186F72" w:rsidRDefault="00186F72" w:rsidP="0019392D">
      <w:r>
        <w:separator/>
      </w:r>
    </w:p>
  </w:endnote>
  <w:endnote w:type="continuationSeparator" w:id="0">
    <w:p w14:paraId="09478B21" w14:textId="77777777" w:rsidR="00186F72" w:rsidRDefault="00186F72" w:rsidP="0019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3994001"/>
      <w:docPartObj>
        <w:docPartGallery w:val="Page Numbers (Bottom of Page)"/>
        <w:docPartUnique/>
      </w:docPartObj>
    </w:sdtPr>
    <w:sdtEndPr>
      <w:rPr>
        <w:rFonts w:ascii="Arial" w:hAnsi="Arial" w:cs="Arial"/>
        <w:sz w:val="20"/>
        <w:szCs w:val="20"/>
      </w:rPr>
    </w:sdtEndPr>
    <w:sdtContent>
      <w:p w14:paraId="2D48F9FA" w14:textId="509309A3" w:rsidR="0019392D" w:rsidRPr="000842B0" w:rsidRDefault="0019392D" w:rsidP="000842B0">
        <w:pPr>
          <w:pStyle w:val="Zpat"/>
          <w:jc w:val="center"/>
          <w:rPr>
            <w:rFonts w:ascii="Arial" w:hAnsi="Arial" w:cs="Arial"/>
            <w:sz w:val="20"/>
            <w:szCs w:val="20"/>
          </w:rPr>
        </w:pPr>
        <w:r w:rsidRPr="000842B0">
          <w:rPr>
            <w:rFonts w:ascii="Arial" w:hAnsi="Arial" w:cs="Arial"/>
            <w:sz w:val="20"/>
            <w:szCs w:val="20"/>
          </w:rPr>
          <w:fldChar w:fldCharType="begin"/>
        </w:r>
        <w:r w:rsidRPr="000842B0">
          <w:rPr>
            <w:rFonts w:ascii="Arial" w:hAnsi="Arial" w:cs="Arial"/>
            <w:sz w:val="20"/>
            <w:szCs w:val="20"/>
          </w:rPr>
          <w:instrText>PAGE   \* MERGEFORMAT</w:instrText>
        </w:r>
        <w:r w:rsidRPr="000842B0">
          <w:rPr>
            <w:rFonts w:ascii="Arial" w:hAnsi="Arial" w:cs="Arial"/>
            <w:sz w:val="20"/>
            <w:szCs w:val="20"/>
          </w:rPr>
          <w:fldChar w:fldCharType="separate"/>
        </w:r>
        <w:r w:rsidRPr="000842B0">
          <w:rPr>
            <w:rFonts w:ascii="Arial" w:hAnsi="Arial" w:cs="Arial"/>
            <w:sz w:val="20"/>
            <w:szCs w:val="20"/>
          </w:rPr>
          <w:t>2</w:t>
        </w:r>
        <w:r w:rsidRPr="000842B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6FDBD" w14:textId="77777777" w:rsidR="00186F72" w:rsidRDefault="00186F72" w:rsidP="0019392D">
      <w:r>
        <w:separator/>
      </w:r>
    </w:p>
  </w:footnote>
  <w:footnote w:type="continuationSeparator" w:id="0">
    <w:p w14:paraId="40A224CB" w14:textId="77777777" w:rsidR="00186F72" w:rsidRDefault="00186F72" w:rsidP="00193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2EE45FF"/>
    <w:multiLevelType w:val="multilevel"/>
    <w:tmpl w:val="A242430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B5F668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3"/>
  </w:num>
  <w:num w:numId="2" w16cid:durableId="1790129206">
    <w:abstractNumId w:val="5"/>
  </w:num>
  <w:num w:numId="3" w16cid:durableId="1381897970">
    <w:abstractNumId w:val="20"/>
  </w:num>
  <w:num w:numId="4" w16cid:durableId="1925334634">
    <w:abstractNumId w:val="12"/>
  </w:num>
  <w:num w:numId="5" w16cid:durableId="124353530">
    <w:abstractNumId w:val="18"/>
  </w:num>
  <w:num w:numId="6" w16cid:durableId="240217676">
    <w:abstractNumId w:val="1"/>
  </w:num>
  <w:num w:numId="7" w16cid:durableId="2027824041">
    <w:abstractNumId w:val="23"/>
  </w:num>
  <w:num w:numId="8" w16cid:durableId="790054675">
    <w:abstractNumId w:val="9"/>
  </w:num>
  <w:num w:numId="9" w16cid:durableId="863132249">
    <w:abstractNumId w:val="17"/>
  </w:num>
  <w:num w:numId="10" w16cid:durableId="2145656837">
    <w:abstractNumId w:val="4"/>
  </w:num>
  <w:num w:numId="11" w16cid:durableId="678115967">
    <w:abstractNumId w:val="7"/>
  </w:num>
  <w:num w:numId="12" w16cid:durableId="257444813">
    <w:abstractNumId w:val="14"/>
  </w:num>
  <w:num w:numId="13" w16cid:durableId="1559124395">
    <w:abstractNumId w:val="25"/>
  </w:num>
  <w:num w:numId="14" w16cid:durableId="488135315">
    <w:abstractNumId w:val="3"/>
  </w:num>
  <w:num w:numId="15" w16cid:durableId="1956056202">
    <w:abstractNumId w:val="11"/>
  </w:num>
  <w:num w:numId="16" w16cid:durableId="1622571984">
    <w:abstractNumId w:val="10"/>
  </w:num>
  <w:num w:numId="17" w16cid:durableId="1499272555">
    <w:abstractNumId w:val="21"/>
  </w:num>
  <w:num w:numId="18" w16cid:durableId="718407127">
    <w:abstractNumId w:val="2"/>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7"/>
  </w:num>
  <w:num w:numId="21" w16cid:durableId="1061096256">
    <w:abstractNumId w:val="19"/>
  </w:num>
  <w:num w:numId="22" w16cid:durableId="776682791">
    <w:abstractNumId w:val="16"/>
  </w:num>
  <w:num w:numId="23" w16cid:durableId="932668190">
    <w:abstractNumId w:val="6"/>
  </w:num>
  <w:num w:numId="24" w16cid:durableId="1883250191">
    <w:abstractNumId w:val="26"/>
  </w:num>
  <w:num w:numId="25" w16cid:durableId="294725365">
    <w:abstractNumId w:val="0"/>
  </w:num>
  <w:num w:numId="26" w16cid:durableId="1724282576">
    <w:abstractNumId w:val="24"/>
  </w:num>
  <w:num w:numId="27" w16cid:durableId="369494929">
    <w:abstractNumId w:val="22"/>
    <w:lvlOverride w:ilvl="0">
      <w:lvl w:ilvl="0">
        <w:numFmt w:val="lowerLetter"/>
        <w:lvlText w:val="%1."/>
        <w:lvlJc w:val="left"/>
      </w:lvl>
    </w:lvlOverride>
  </w:num>
  <w:num w:numId="28" w16cid:durableId="1940136719">
    <w:abstractNumId w:val="8"/>
  </w:num>
  <w:num w:numId="29" w16cid:durableId="2512078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0BC"/>
    <w:rsid w:val="0000624A"/>
    <w:rsid w:val="000069F1"/>
    <w:rsid w:val="000100B6"/>
    <w:rsid w:val="000100F9"/>
    <w:rsid w:val="000140E8"/>
    <w:rsid w:val="00015084"/>
    <w:rsid w:val="00020FDE"/>
    <w:rsid w:val="000247D2"/>
    <w:rsid w:val="00025274"/>
    <w:rsid w:val="00025496"/>
    <w:rsid w:val="00026692"/>
    <w:rsid w:val="00027971"/>
    <w:rsid w:val="000304DF"/>
    <w:rsid w:val="00032D23"/>
    <w:rsid w:val="00034CDD"/>
    <w:rsid w:val="0004060A"/>
    <w:rsid w:val="00040C1B"/>
    <w:rsid w:val="0004153A"/>
    <w:rsid w:val="000462ED"/>
    <w:rsid w:val="000475AF"/>
    <w:rsid w:val="00053CB5"/>
    <w:rsid w:val="00053DC5"/>
    <w:rsid w:val="00061984"/>
    <w:rsid w:val="000717A3"/>
    <w:rsid w:val="00071F75"/>
    <w:rsid w:val="00073A71"/>
    <w:rsid w:val="00074CF9"/>
    <w:rsid w:val="00076DD2"/>
    <w:rsid w:val="00080487"/>
    <w:rsid w:val="00080FAB"/>
    <w:rsid w:val="000838EF"/>
    <w:rsid w:val="000842B0"/>
    <w:rsid w:val="00085B98"/>
    <w:rsid w:val="00085C25"/>
    <w:rsid w:val="000904B2"/>
    <w:rsid w:val="000944D3"/>
    <w:rsid w:val="00097A84"/>
    <w:rsid w:val="000A1433"/>
    <w:rsid w:val="000A1E83"/>
    <w:rsid w:val="000A2355"/>
    <w:rsid w:val="000A6B81"/>
    <w:rsid w:val="000B0723"/>
    <w:rsid w:val="000B1823"/>
    <w:rsid w:val="000C3C06"/>
    <w:rsid w:val="000C4151"/>
    <w:rsid w:val="000D02A2"/>
    <w:rsid w:val="000D0C94"/>
    <w:rsid w:val="000D77D6"/>
    <w:rsid w:val="000E2739"/>
    <w:rsid w:val="000E3CF5"/>
    <w:rsid w:val="000E5931"/>
    <w:rsid w:val="000E5EA5"/>
    <w:rsid w:val="000E7964"/>
    <w:rsid w:val="000F0D8E"/>
    <w:rsid w:val="000F4821"/>
    <w:rsid w:val="000F5EAD"/>
    <w:rsid w:val="000F6C51"/>
    <w:rsid w:val="000F7283"/>
    <w:rsid w:val="00106A16"/>
    <w:rsid w:val="0010755E"/>
    <w:rsid w:val="001109B5"/>
    <w:rsid w:val="00112A98"/>
    <w:rsid w:val="00123034"/>
    <w:rsid w:val="0012493A"/>
    <w:rsid w:val="00125188"/>
    <w:rsid w:val="0013017F"/>
    <w:rsid w:val="001327B6"/>
    <w:rsid w:val="001348F6"/>
    <w:rsid w:val="001402F6"/>
    <w:rsid w:val="00140B0C"/>
    <w:rsid w:val="00145D33"/>
    <w:rsid w:val="00146641"/>
    <w:rsid w:val="00150AB8"/>
    <w:rsid w:val="00154B19"/>
    <w:rsid w:val="00167E30"/>
    <w:rsid w:val="00171FFE"/>
    <w:rsid w:val="00174A25"/>
    <w:rsid w:val="001768BF"/>
    <w:rsid w:val="00177488"/>
    <w:rsid w:val="00186F72"/>
    <w:rsid w:val="00190E5A"/>
    <w:rsid w:val="00191012"/>
    <w:rsid w:val="001937FB"/>
    <w:rsid w:val="0019392D"/>
    <w:rsid w:val="0019629F"/>
    <w:rsid w:val="001972CF"/>
    <w:rsid w:val="001A2048"/>
    <w:rsid w:val="001A4958"/>
    <w:rsid w:val="001A4EBF"/>
    <w:rsid w:val="001B0D09"/>
    <w:rsid w:val="001B1214"/>
    <w:rsid w:val="001B7AE5"/>
    <w:rsid w:val="001C1B0A"/>
    <w:rsid w:val="001C4C69"/>
    <w:rsid w:val="001C4D88"/>
    <w:rsid w:val="001C6E3E"/>
    <w:rsid w:val="001C6EDB"/>
    <w:rsid w:val="001C7166"/>
    <w:rsid w:val="001D4522"/>
    <w:rsid w:val="001D5372"/>
    <w:rsid w:val="001D53D3"/>
    <w:rsid w:val="001D5B8C"/>
    <w:rsid w:val="001E19CC"/>
    <w:rsid w:val="001E3033"/>
    <w:rsid w:val="001E30D4"/>
    <w:rsid w:val="001E399F"/>
    <w:rsid w:val="001E3DBF"/>
    <w:rsid w:val="001E4CE6"/>
    <w:rsid w:val="001F1C13"/>
    <w:rsid w:val="002120FC"/>
    <w:rsid w:val="00212138"/>
    <w:rsid w:val="00216B90"/>
    <w:rsid w:val="00216ED6"/>
    <w:rsid w:val="002307A2"/>
    <w:rsid w:val="00230B7B"/>
    <w:rsid w:val="002320C1"/>
    <w:rsid w:val="00232AA4"/>
    <w:rsid w:val="00236F83"/>
    <w:rsid w:val="00243EA4"/>
    <w:rsid w:val="0024404C"/>
    <w:rsid w:val="00244736"/>
    <w:rsid w:val="002447FC"/>
    <w:rsid w:val="00245258"/>
    <w:rsid w:val="0024533C"/>
    <w:rsid w:val="00250701"/>
    <w:rsid w:val="002522DC"/>
    <w:rsid w:val="0025271A"/>
    <w:rsid w:val="00254354"/>
    <w:rsid w:val="00262979"/>
    <w:rsid w:val="00263B3A"/>
    <w:rsid w:val="0027507C"/>
    <w:rsid w:val="002825E2"/>
    <w:rsid w:val="00283D4E"/>
    <w:rsid w:val="00291E52"/>
    <w:rsid w:val="00295513"/>
    <w:rsid w:val="002969DA"/>
    <w:rsid w:val="002A66CD"/>
    <w:rsid w:val="002B28C0"/>
    <w:rsid w:val="002B680C"/>
    <w:rsid w:val="002B6DE6"/>
    <w:rsid w:val="002C241D"/>
    <w:rsid w:val="002C24CA"/>
    <w:rsid w:val="002C6AF5"/>
    <w:rsid w:val="002D2D8C"/>
    <w:rsid w:val="002D2F13"/>
    <w:rsid w:val="002D4968"/>
    <w:rsid w:val="002E22EB"/>
    <w:rsid w:val="002E24F2"/>
    <w:rsid w:val="002E5A67"/>
    <w:rsid w:val="002E70D6"/>
    <w:rsid w:val="002F559D"/>
    <w:rsid w:val="002F6F14"/>
    <w:rsid w:val="002F7173"/>
    <w:rsid w:val="002F7D1F"/>
    <w:rsid w:val="00300472"/>
    <w:rsid w:val="00301888"/>
    <w:rsid w:val="00302F28"/>
    <w:rsid w:val="00307F8E"/>
    <w:rsid w:val="0031004C"/>
    <w:rsid w:val="00314B6E"/>
    <w:rsid w:val="00321EA5"/>
    <w:rsid w:val="003258AF"/>
    <w:rsid w:val="00326984"/>
    <w:rsid w:val="00327424"/>
    <w:rsid w:val="00331DD3"/>
    <w:rsid w:val="00334780"/>
    <w:rsid w:val="003352C4"/>
    <w:rsid w:val="0033775C"/>
    <w:rsid w:val="0034304C"/>
    <w:rsid w:val="00345DEA"/>
    <w:rsid w:val="00355D4A"/>
    <w:rsid w:val="00362161"/>
    <w:rsid w:val="00365456"/>
    <w:rsid w:val="00373225"/>
    <w:rsid w:val="00374011"/>
    <w:rsid w:val="00375345"/>
    <w:rsid w:val="003767BD"/>
    <w:rsid w:val="003773CF"/>
    <w:rsid w:val="003809B2"/>
    <w:rsid w:val="00380E4E"/>
    <w:rsid w:val="0038440C"/>
    <w:rsid w:val="00391036"/>
    <w:rsid w:val="003913F1"/>
    <w:rsid w:val="0039626D"/>
    <w:rsid w:val="00396F87"/>
    <w:rsid w:val="003A41CC"/>
    <w:rsid w:val="003A47F7"/>
    <w:rsid w:val="003A5714"/>
    <w:rsid w:val="003A62D6"/>
    <w:rsid w:val="003B00B9"/>
    <w:rsid w:val="003B2237"/>
    <w:rsid w:val="003B3D99"/>
    <w:rsid w:val="003B792A"/>
    <w:rsid w:val="003C67C0"/>
    <w:rsid w:val="003E0F25"/>
    <w:rsid w:val="003E1C0A"/>
    <w:rsid w:val="003E7E1D"/>
    <w:rsid w:val="003F3F3B"/>
    <w:rsid w:val="004015C4"/>
    <w:rsid w:val="0040385B"/>
    <w:rsid w:val="004047A1"/>
    <w:rsid w:val="00404D6A"/>
    <w:rsid w:val="00406D1B"/>
    <w:rsid w:val="00407335"/>
    <w:rsid w:val="00410564"/>
    <w:rsid w:val="00417E31"/>
    <w:rsid w:val="004240B6"/>
    <w:rsid w:val="00425C1C"/>
    <w:rsid w:val="00432482"/>
    <w:rsid w:val="004367F3"/>
    <w:rsid w:val="0044738C"/>
    <w:rsid w:val="00450FC6"/>
    <w:rsid w:val="0045783D"/>
    <w:rsid w:val="00460ADD"/>
    <w:rsid w:val="00471843"/>
    <w:rsid w:val="00475BF4"/>
    <w:rsid w:val="00476D40"/>
    <w:rsid w:val="00490349"/>
    <w:rsid w:val="004926BB"/>
    <w:rsid w:val="00497C65"/>
    <w:rsid w:val="004B02D6"/>
    <w:rsid w:val="004C00F0"/>
    <w:rsid w:val="004C7230"/>
    <w:rsid w:val="004D11C1"/>
    <w:rsid w:val="004E31DD"/>
    <w:rsid w:val="004E5D06"/>
    <w:rsid w:val="004E64EC"/>
    <w:rsid w:val="004E6C01"/>
    <w:rsid w:val="004E7831"/>
    <w:rsid w:val="004F79EE"/>
    <w:rsid w:val="005054AD"/>
    <w:rsid w:val="00511F99"/>
    <w:rsid w:val="005175E1"/>
    <w:rsid w:val="0052263D"/>
    <w:rsid w:val="0052575C"/>
    <w:rsid w:val="005271D9"/>
    <w:rsid w:val="005310A7"/>
    <w:rsid w:val="005345DF"/>
    <w:rsid w:val="005356A5"/>
    <w:rsid w:val="00535FB7"/>
    <w:rsid w:val="00541FC6"/>
    <w:rsid w:val="0054272A"/>
    <w:rsid w:val="00543911"/>
    <w:rsid w:val="0054579D"/>
    <w:rsid w:val="005469CB"/>
    <w:rsid w:val="005472CB"/>
    <w:rsid w:val="005526EE"/>
    <w:rsid w:val="00553514"/>
    <w:rsid w:val="00554BA7"/>
    <w:rsid w:val="0055615C"/>
    <w:rsid w:val="00561684"/>
    <w:rsid w:val="00564BC8"/>
    <w:rsid w:val="0056553A"/>
    <w:rsid w:val="00570C4D"/>
    <w:rsid w:val="00573B45"/>
    <w:rsid w:val="00580284"/>
    <w:rsid w:val="005840B4"/>
    <w:rsid w:val="00584457"/>
    <w:rsid w:val="0058462C"/>
    <w:rsid w:val="00584D17"/>
    <w:rsid w:val="005856FB"/>
    <w:rsid w:val="005859E4"/>
    <w:rsid w:val="00591298"/>
    <w:rsid w:val="005960A6"/>
    <w:rsid w:val="00597539"/>
    <w:rsid w:val="005A6AF1"/>
    <w:rsid w:val="005B09B5"/>
    <w:rsid w:val="005B39AF"/>
    <w:rsid w:val="005B3F09"/>
    <w:rsid w:val="005B71A7"/>
    <w:rsid w:val="005B7527"/>
    <w:rsid w:val="005C1335"/>
    <w:rsid w:val="005C160A"/>
    <w:rsid w:val="005C3C85"/>
    <w:rsid w:val="005C7120"/>
    <w:rsid w:val="005C7FA5"/>
    <w:rsid w:val="005D01C7"/>
    <w:rsid w:val="005D1DAA"/>
    <w:rsid w:val="005D40E9"/>
    <w:rsid w:val="005D4A05"/>
    <w:rsid w:val="005E2E99"/>
    <w:rsid w:val="005F34E1"/>
    <w:rsid w:val="005F3836"/>
    <w:rsid w:val="005F7031"/>
    <w:rsid w:val="005F7992"/>
    <w:rsid w:val="00602A43"/>
    <w:rsid w:val="00604992"/>
    <w:rsid w:val="00605C05"/>
    <w:rsid w:val="006123DE"/>
    <w:rsid w:val="006221B7"/>
    <w:rsid w:val="00626457"/>
    <w:rsid w:val="006311CC"/>
    <w:rsid w:val="00642725"/>
    <w:rsid w:val="00642865"/>
    <w:rsid w:val="006472B1"/>
    <w:rsid w:val="0064737D"/>
    <w:rsid w:val="0065009F"/>
    <w:rsid w:val="006513F5"/>
    <w:rsid w:val="0065194C"/>
    <w:rsid w:val="00653008"/>
    <w:rsid w:val="00664196"/>
    <w:rsid w:val="00670AD9"/>
    <w:rsid w:val="00670DFB"/>
    <w:rsid w:val="0067108C"/>
    <w:rsid w:val="00672CB8"/>
    <w:rsid w:val="006736AB"/>
    <w:rsid w:val="0067634C"/>
    <w:rsid w:val="0068622E"/>
    <w:rsid w:val="006879DA"/>
    <w:rsid w:val="006A27DD"/>
    <w:rsid w:val="006A3800"/>
    <w:rsid w:val="006A7C01"/>
    <w:rsid w:val="006B05FC"/>
    <w:rsid w:val="006C6EC9"/>
    <w:rsid w:val="006C7339"/>
    <w:rsid w:val="006D351E"/>
    <w:rsid w:val="006D6A22"/>
    <w:rsid w:val="006D785C"/>
    <w:rsid w:val="006E0949"/>
    <w:rsid w:val="006F13C3"/>
    <w:rsid w:val="006F3515"/>
    <w:rsid w:val="006F47AE"/>
    <w:rsid w:val="006F5916"/>
    <w:rsid w:val="006F5928"/>
    <w:rsid w:val="007005E2"/>
    <w:rsid w:val="00702063"/>
    <w:rsid w:val="00705AB1"/>
    <w:rsid w:val="00712C83"/>
    <w:rsid w:val="007204C8"/>
    <w:rsid w:val="007218A5"/>
    <w:rsid w:val="00722AB9"/>
    <w:rsid w:val="00734750"/>
    <w:rsid w:val="00740372"/>
    <w:rsid w:val="00746EAC"/>
    <w:rsid w:val="00747800"/>
    <w:rsid w:val="007533B7"/>
    <w:rsid w:val="00762422"/>
    <w:rsid w:val="007635F3"/>
    <w:rsid w:val="007736CE"/>
    <w:rsid w:val="00773B37"/>
    <w:rsid w:val="00782DF5"/>
    <w:rsid w:val="00783BB9"/>
    <w:rsid w:val="00790E94"/>
    <w:rsid w:val="007946C1"/>
    <w:rsid w:val="00795BA2"/>
    <w:rsid w:val="00796199"/>
    <w:rsid w:val="00797578"/>
    <w:rsid w:val="007A4E97"/>
    <w:rsid w:val="007B3E83"/>
    <w:rsid w:val="007C3DC6"/>
    <w:rsid w:val="007C4E6D"/>
    <w:rsid w:val="007D0769"/>
    <w:rsid w:val="007D1AD0"/>
    <w:rsid w:val="007D3716"/>
    <w:rsid w:val="007D4905"/>
    <w:rsid w:val="007E1DEB"/>
    <w:rsid w:val="007E326D"/>
    <w:rsid w:val="007E46F8"/>
    <w:rsid w:val="007E4AB2"/>
    <w:rsid w:val="007F0D26"/>
    <w:rsid w:val="007F31FE"/>
    <w:rsid w:val="007F5AE2"/>
    <w:rsid w:val="008054AE"/>
    <w:rsid w:val="00805CBB"/>
    <w:rsid w:val="0080700F"/>
    <w:rsid w:val="00807E72"/>
    <w:rsid w:val="00810C6E"/>
    <w:rsid w:val="00817486"/>
    <w:rsid w:val="0082024A"/>
    <w:rsid w:val="00820CB6"/>
    <w:rsid w:val="0082283C"/>
    <w:rsid w:val="00822E27"/>
    <w:rsid w:val="0082450B"/>
    <w:rsid w:val="0082606C"/>
    <w:rsid w:val="008261A7"/>
    <w:rsid w:val="00827CF9"/>
    <w:rsid w:val="00835719"/>
    <w:rsid w:val="00835C96"/>
    <w:rsid w:val="008366E3"/>
    <w:rsid w:val="00836AE4"/>
    <w:rsid w:val="00842FB3"/>
    <w:rsid w:val="008440ED"/>
    <w:rsid w:val="00844678"/>
    <w:rsid w:val="00845765"/>
    <w:rsid w:val="008457EB"/>
    <w:rsid w:val="00851E3C"/>
    <w:rsid w:val="00852DEA"/>
    <w:rsid w:val="00853D42"/>
    <w:rsid w:val="00856BFE"/>
    <w:rsid w:val="00856CF3"/>
    <w:rsid w:val="00862D76"/>
    <w:rsid w:val="00864148"/>
    <w:rsid w:val="008706D0"/>
    <w:rsid w:val="00870867"/>
    <w:rsid w:val="008800EC"/>
    <w:rsid w:val="008811CF"/>
    <w:rsid w:val="0088126B"/>
    <w:rsid w:val="00886D09"/>
    <w:rsid w:val="00892880"/>
    <w:rsid w:val="00896291"/>
    <w:rsid w:val="008A2EC4"/>
    <w:rsid w:val="008A305E"/>
    <w:rsid w:val="008B7A8F"/>
    <w:rsid w:val="008C0614"/>
    <w:rsid w:val="008C09D4"/>
    <w:rsid w:val="008C4B3A"/>
    <w:rsid w:val="008C5185"/>
    <w:rsid w:val="008C533C"/>
    <w:rsid w:val="008C53E3"/>
    <w:rsid w:val="008D1D0B"/>
    <w:rsid w:val="008D4738"/>
    <w:rsid w:val="008D7E80"/>
    <w:rsid w:val="008E1D21"/>
    <w:rsid w:val="008E3543"/>
    <w:rsid w:val="008E6537"/>
    <w:rsid w:val="008E7BA2"/>
    <w:rsid w:val="008F3F50"/>
    <w:rsid w:val="008F7D7C"/>
    <w:rsid w:val="009008D1"/>
    <w:rsid w:val="009028DE"/>
    <w:rsid w:val="0090337A"/>
    <w:rsid w:val="00906CD1"/>
    <w:rsid w:val="0091172B"/>
    <w:rsid w:val="00912575"/>
    <w:rsid w:val="00913E81"/>
    <w:rsid w:val="00914049"/>
    <w:rsid w:val="00915A53"/>
    <w:rsid w:val="00917FD7"/>
    <w:rsid w:val="00922192"/>
    <w:rsid w:val="00924CB0"/>
    <w:rsid w:val="00934B51"/>
    <w:rsid w:val="009350BD"/>
    <w:rsid w:val="0093646D"/>
    <w:rsid w:val="00940615"/>
    <w:rsid w:val="00942BA0"/>
    <w:rsid w:val="00943D8B"/>
    <w:rsid w:val="009502BF"/>
    <w:rsid w:val="00953F1E"/>
    <w:rsid w:val="00955396"/>
    <w:rsid w:val="00961973"/>
    <w:rsid w:val="0096231D"/>
    <w:rsid w:val="00964062"/>
    <w:rsid w:val="00967035"/>
    <w:rsid w:val="00976A38"/>
    <w:rsid w:val="00980417"/>
    <w:rsid w:val="00981DA2"/>
    <w:rsid w:val="009828ED"/>
    <w:rsid w:val="00986567"/>
    <w:rsid w:val="00986655"/>
    <w:rsid w:val="00991287"/>
    <w:rsid w:val="00993839"/>
    <w:rsid w:val="009A1518"/>
    <w:rsid w:val="009A2B0B"/>
    <w:rsid w:val="009A53BC"/>
    <w:rsid w:val="009A5FC1"/>
    <w:rsid w:val="009A75CC"/>
    <w:rsid w:val="009B2B2A"/>
    <w:rsid w:val="009B7C0D"/>
    <w:rsid w:val="009C28B2"/>
    <w:rsid w:val="009C43E7"/>
    <w:rsid w:val="009C48AD"/>
    <w:rsid w:val="009C6591"/>
    <w:rsid w:val="009C71A0"/>
    <w:rsid w:val="009D3410"/>
    <w:rsid w:val="009D5983"/>
    <w:rsid w:val="009E1855"/>
    <w:rsid w:val="009E5553"/>
    <w:rsid w:val="009F2798"/>
    <w:rsid w:val="009F776C"/>
    <w:rsid w:val="00A00F13"/>
    <w:rsid w:val="00A02431"/>
    <w:rsid w:val="00A028AF"/>
    <w:rsid w:val="00A02EE3"/>
    <w:rsid w:val="00A04ECB"/>
    <w:rsid w:val="00A0733D"/>
    <w:rsid w:val="00A10A8B"/>
    <w:rsid w:val="00A12C14"/>
    <w:rsid w:val="00A14AE1"/>
    <w:rsid w:val="00A16138"/>
    <w:rsid w:val="00A16D48"/>
    <w:rsid w:val="00A171B9"/>
    <w:rsid w:val="00A21B2A"/>
    <w:rsid w:val="00A23EBF"/>
    <w:rsid w:val="00A27256"/>
    <w:rsid w:val="00A30744"/>
    <w:rsid w:val="00A3165D"/>
    <w:rsid w:val="00A33204"/>
    <w:rsid w:val="00A35148"/>
    <w:rsid w:val="00A37CA0"/>
    <w:rsid w:val="00A42AAE"/>
    <w:rsid w:val="00A4761D"/>
    <w:rsid w:val="00A47ECA"/>
    <w:rsid w:val="00A5026B"/>
    <w:rsid w:val="00A60D2E"/>
    <w:rsid w:val="00A61519"/>
    <w:rsid w:val="00A825F2"/>
    <w:rsid w:val="00A85DFD"/>
    <w:rsid w:val="00A87EA8"/>
    <w:rsid w:val="00A91FF2"/>
    <w:rsid w:val="00A92884"/>
    <w:rsid w:val="00AA64C4"/>
    <w:rsid w:val="00AA678B"/>
    <w:rsid w:val="00AB744D"/>
    <w:rsid w:val="00AC3B2A"/>
    <w:rsid w:val="00AC405D"/>
    <w:rsid w:val="00AC51C7"/>
    <w:rsid w:val="00AC6EFE"/>
    <w:rsid w:val="00AD0584"/>
    <w:rsid w:val="00AE6AC2"/>
    <w:rsid w:val="00AE7524"/>
    <w:rsid w:val="00AF5854"/>
    <w:rsid w:val="00AF59DE"/>
    <w:rsid w:val="00B029E7"/>
    <w:rsid w:val="00B03D3A"/>
    <w:rsid w:val="00B04B66"/>
    <w:rsid w:val="00B04B9D"/>
    <w:rsid w:val="00B04D9A"/>
    <w:rsid w:val="00B052D7"/>
    <w:rsid w:val="00B114BC"/>
    <w:rsid w:val="00B11794"/>
    <w:rsid w:val="00B11992"/>
    <w:rsid w:val="00B13B98"/>
    <w:rsid w:val="00B147C0"/>
    <w:rsid w:val="00B17614"/>
    <w:rsid w:val="00B176BD"/>
    <w:rsid w:val="00B23D4D"/>
    <w:rsid w:val="00B264B9"/>
    <w:rsid w:val="00B3185A"/>
    <w:rsid w:val="00B31AF5"/>
    <w:rsid w:val="00B34A16"/>
    <w:rsid w:val="00B358E0"/>
    <w:rsid w:val="00B4049E"/>
    <w:rsid w:val="00B40B00"/>
    <w:rsid w:val="00B42B40"/>
    <w:rsid w:val="00B42F7B"/>
    <w:rsid w:val="00B44BA9"/>
    <w:rsid w:val="00B47D43"/>
    <w:rsid w:val="00B510A7"/>
    <w:rsid w:val="00B5160E"/>
    <w:rsid w:val="00B5262A"/>
    <w:rsid w:val="00B62DF8"/>
    <w:rsid w:val="00B645F9"/>
    <w:rsid w:val="00B6537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3C34"/>
    <w:rsid w:val="00BA457E"/>
    <w:rsid w:val="00BA685C"/>
    <w:rsid w:val="00BB039F"/>
    <w:rsid w:val="00BB11DC"/>
    <w:rsid w:val="00BB7E9D"/>
    <w:rsid w:val="00BC092E"/>
    <w:rsid w:val="00BC2387"/>
    <w:rsid w:val="00BC268F"/>
    <w:rsid w:val="00BD06C5"/>
    <w:rsid w:val="00BE0F09"/>
    <w:rsid w:val="00BE17DE"/>
    <w:rsid w:val="00BE252D"/>
    <w:rsid w:val="00BE568F"/>
    <w:rsid w:val="00BE5A47"/>
    <w:rsid w:val="00BE6F67"/>
    <w:rsid w:val="00BE7E55"/>
    <w:rsid w:val="00BF4185"/>
    <w:rsid w:val="00C070BC"/>
    <w:rsid w:val="00C14294"/>
    <w:rsid w:val="00C17232"/>
    <w:rsid w:val="00C214D4"/>
    <w:rsid w:val="00C2259E"/>
    <w:rsid w:val="00C276DA"/>
    <w:rsid w:val="00C35A94"/>
    <w:rsid w:val="00C47960"/>
    <w:rsid w:val="00C506A9"/>
    <w:rsid w:val="00C52498"/>
    <w:rsid w:val="00C5343D"/>
    <w:rsid w:val="00C550F7"/>
    <w:rsid w:val="00C55E88"/>
    <w:rsid w:val="00C5739B"/>
    <w:rsid w:val="00C6291E"/>
    <w:rsid w:val="00C65932"/>
    <w:rsid w:val="00C70B10"/>
    <w:rsid w:val="00C74320"/>
    <w:rsid w:val="00C82BDD"/>
    <w:rsid w:val="00C84DBC"/>
    <w:rsid w:val="00C90EB8"/>
    <w:rsid w:val="00C97863"/>
    <w:rsid w:val="00CA0483"/>
    <w:rsid w:val="00CA3D90"/>
    <w:rsid w:val="00CA6D2B"/>
    <w:rsid w:val="00CA6F7A"/>
    <w:rsid w:val="00CB4382"/>
    <w:rsid w:val="00CB738F"/>
    <w:rsid w:val="00CC0E64"/>
    <w:rsid w:val="00CC1E90"/>
    <w:rsid w:val="00CC6F3B"/>
    <w:rsid w:val="00CD35AD"/>
    <w:rsid w:val="00CD43CD"/>
    <w:rsid w:val="00CD4CAD"/>
    <w:rsid w:val="00CD5D00"/>
    <w:rsid w:val="00CE10FE"/>
    <w:rsid w:val="00CE75FD"/>
    <w:rsid w:val="00CF4DB8"/>
    <w:rsid w:val="00CF579C"/>
    <w:rsid w:val="00D01F81"/>
    <w:rsid w:val="00D03A33"/>
    <w:rsid w:val="00D06953"/>
    <w:rsid w:val="00D06E79"/>
    <w:rsid w:val="00D11123"/>
    <w:rsid w:val="00D13C07"/>
    <w:rsid w:val="00D14285"/>
    <w:rsid w:val="00D20893"/>
    <w:rsid w:val="00D21BFA"/>
    <w:rsid w:val="00D24765"/>
    <w:rsid w:val="00D27F90"/>
    <w:rsid w:val="00D303E4"/>
    <w:rsid w:val="00D40042"/>
    <w:rsid w:val="00D422E2"/>
    <w:rsid w:val="00D44FAE"/>
    <w:rsid w:val="00D47044"/>
    <w:rsid w:val="00D5109C"/>
    <w:rsid w:val="00D53149"/>
    <w:rsid w:val="00D53ABD"/>
    <w:rsid w:val="00D54681"/>
    <w:rsid w:val="00D564B6"/>
    <w:rsid w:val="00D645D0"/>
    <w:rsid w:val="00D67242"/>
    <w:rsid w:val="00D67E8D"/>
    <w:rsid w:val="00D70505"/>
    <w:rsid w:val="00D70DE3"/>
    <w:rsid w:val="00D747D8"/>
    <w:rsid w:val="00D75274"/>
    <w:rsid w:val="00D75E64"/>
    <w:rsid w:val="00D77AA8"/>
    <w:rsid w:val="00D81E16"/>
    <w:rsid w:val="00D906EB"/>
    <w:rsid w:val="00D970B6"/>
    <w:rsid w:val="00D97A08"/>
    <w:rsid w:val="00DA328C"/>
    <w:rsid w:val="00DA361C"/>
    <w:rsid w:val="00DA6634"/>
    <w:rsid w:val="00DC5D00"/>
    <w:rsid w:val="00DC6284"/>
    <w:rsid w:val="00DC67B1"/>
    <w:rsid w:val="00DD01CE"/>
    <w:rsid w:val="00DD3CB5"/>
    <w:rsid w:val="00DD4EA3"/>
    <w:rsid w:val="00DD726E"/>
    <w:rsid w:val="00DE3A0F"/>
    <w:rsid w:val="00DE3B8E"/>
    <w:rsid w:val="00DE61EB"/>
    <w:rsid w:val="00DE68AF"/>
    <w:rsid w:val="00E01C4F"/>
    <w:rsid w:val="00E04352"/>
    <w:rsid w:val="00E103A4"/>
    <w:rsid w:val="00E149C6"/>
    <w:rsid w:val="00E15A7A"/>
    <w:rsid w:val="00E167C7"/>
    <w:rsid w:val="00E17C37"/>
    <w:rsid w:val="00E20192"/>
    <w:rsid w:val="00E216DA"/>
    <w:rsid w:val="00E25B67"/>
    <w:rsid w:val="00E34E26"/>
    <w:rsid w:val="00E3526D"/>
    <w:rsid w:val="00E406AA"/>
    <w:rsid w:val="00E4210E"/>
    <w:rsid w:val="00E5042A"/>
    <w:rsid w:val="00E50578"/>
    <w:rsid w:val="00E537EB"/>
    <w:rsid w:val="00E569BB"/>
    <w:rsid w:val="00E618C9"/>
    <w:rsid w:val="00E62FA2"/>
    <w:rsid w:val="00E6669A"/>
    <w:rsid w:val="00E66718"/>
    <w:rsid w:val="00E66746"/>
    <w:rsid w:val="00E66B78"/>
    <w:rsid w:val="00E66EA8"/>
    <w:rsid w:val="00E701A1"/>
    <w:rsid w:val="00E82614"/>
    <w:rsid w:val="00E848E0"/>
    <w:rsid w:val="00E86070"/>
    <w:rsid w:val="00EA0C50"/>
    <w:rsid w:val="00EA3EF7"/>
    <w:rsid w:val="00EA45F4"/>
    <w:rsid w:val="00EA7405"/>
    <w:rsid w:val="00EA756C"/>
    <w:rsid w:val="00EB7380"/>
    <w:rsid w:val="00EC5896"/>
    <w:rsid w:val="00EE5DAB"/>
    <w:rsid w:val="00EF0500"/>
    <w:rsid w:val="00EF093A"/>
    <w:rsid w:val="00EF112F"/>
    <w:rsid w:val="00EF28DF"/>
    <w:rsid w:val="00EF44F9"/>
    <w:rsid w:val="00F0236A"/>
    <w:rsid w:val="00F04065"/>
    <w:rsid w:val="00F04777"/>
    <w:rsid w:val="00F170C0"/>
    <w:rsid w:val="00F17768"/>
    <w:rsid w:val="00F301DF"/>
    <w:rsid w:val="00F41273"/>
    <w:rsid w:val="00F51BED"/>
    <w:rsid w:val="00F52338"/>
    <w:rsid w:val="00F53E30"/>
    <w:rsid w:val="00F544BE"/>
    <w:rsid w:val="00F55C12"/>
    <w:rsid w:val="00F61B25"/>
    <w:rsid w:val="00F678C4"/>
    <w:rsid w:val="00F73D7E"/>
    <w:rsid w:val="00F81F0E"/>
    <w:rsid w:val="00F92048"/>
    <w:rsid w:val="00F947E3"/>
    <w:rsid w:val="00F94BB9"/>
    <w:rsid w:val="00F94E19"/>
    <w:rsid w:val="00F96557"/>
    <w:rsid w:val="00F96567"/>
    <w:rsid w:val="00F97AC0"/>
    <w:rsid w:val="00FA033D"/>
    <w:rsid w:val="00FA10B0"/>
    <w:rsid w:val="00FA23A9"/>
    <w:rsid w:val="00FA3452"/>
    <w:rsid w:val="00FA6B08"/>
    <w:rsid w:val="00FB7257"/>
    <w:rsid w:val="00FC76B0"/>
    <w:rsid w:val="00FD1D92"/>
    <w:rsid w:val="00FD3418"/>
    <w:rsid w:val="00FE6B0A"/>
    <w:rsid w:val="00FF3ECB"/>
    <w:rsid w:val="00FF74ED"/>
    <w:rsid w:val="019EA230"/>
    <w:rsid w:val="01BAD5EC"/>
    <w:rsid w:val="01F74416"/>
    <w:rsid w:val="0206F379"/>
    <w:rsid w:val="0212EA2F"/>
    <w:rsid w:val="0236BAFE"/>
    <w:rsid w:val="02CBDC65"/>
    <w:rsid w:val="035D0035"/>
    <w:rsid w:val="05F5F2A7"/>
    <w:rsid w:val="079949B3"/>
    <w:rsid w:val="09FB2677"/>
    <w:rsid w:val="0B039A66"/>
    <w:rsid w:val="0B54C611"/>
    <w:rsid w:val="0B8B6D6B"/>
    <w:rsid w:val="0C14EF9E"/>
    <w:rsid w:val="0C4B2BAE"/>
    <w:rsid w:val="0C6A08A2"/>
    <w:rsid w:val="0D5F0F1A"/>
    <w:rsid w:val="0DED0E48"/>
    <w:rsid w:val="0F1B58AA"/>
    <w:rsid w:val="11333A7E"/>
    <w:rsid w:val="115A3A14"/>
    <w:rsid w:val="115E528D"/>
    <w:rsid w:val="135DCA9D"/>
    <w:rsid w:val="14427014"/>
    <w:rsid w:val="179AC51C"/>
    <w:rsid w:val="18828E20"/>
    <w:rsid w:val="18BD5D4A"/>
    <w:rsid w:val="19E313D2"/>
    <w:rsid w:val="1AB0117D"/>
    <w:rsid w:val="1C79EC9B"/>
    <w:rsid w:val="1CB32438"/>
    <w:rsid w:val="1D6DEA1E"/>
    <w:rsid w:val="1E6A1389"/>
    <w:rsid w:val="204EF651"/>
    <w:rsid w:val="20870E3E"/>
    <w:rsid w:val="21626FE7"/>
    <w:rsid w:val="227BE7F5"/>
    <w:rsid w:val="22DC735F"/>
    <w:rsid w:val="23E9742F"/>
    <w:rsid w:val="24DE3D64"/>
    <w:rsid w:val="266CF084"/>
    <w:rsid w:val="2680D5B7"/>
    <w:rsid w:val="271AB240"/>
    <w:rsid w:val="27950040"/>
    <w:rsid w:val="27AA236B"/>
    <w:rsid w:val="2852AE4A"/>
    <w:rsid w:val="294ED211"/>
    <w:rsid w:val="2ACC41AE"/>
    <w:rsid w:val="2C185E0C"/>
    <w:rsid w:val="2DC91830"/>
    <w:rsid w:val="30E32FD9"/>
    <w:rsid w:val="32A4BAF4"/>
    <w:rsid w:val="32B47861"/>
    <w:rsid w:val="338DCE09"/>
    <w:rsid w:val="33B86F5D"/>
    <w:rsid w:val="343D4933"/>
    <w:rsid w:val="345AD104"/>
    <w:rsid w:val="346142F7"/>
    <w:rsid w:val="35415E6F"/>
    <w:rsid w:val="388675FD"/>
    <w:rsid w:val="3BC0345F"/>
    <w:rsid w:val="3D4FBE6E"/>
    <w:rsid w:val="3E2B45B8"/>
    <w:rsid w:val="3F4F0001"/>
    <w:rsid w:val="3FFDB614"/>
    <w:rsid w:val="40DDA7F2"/>
    <w:rsid w:val="42DCC153"/>
    <w:rsid w:val="43182ADC"/>
    <w:rsid w:val="44C29A60"/>
    <w:rsid w:val="4583FBD2"/>
    <w:rsid w:val="45D44974"/>
    <w:rsid w:val="47E3A696"/>
    <w:rsid w:val="481A4FC7"/>
    <w:rsid w:val="482C0ED9"/>
    <w:rsid w:val="4902F423"/>
    <w:rsid w:val="4982ED28"/>
    <w:rsid w:val="49888BA9"/>
    <w:rsid w:val="4AE1AA4A"/>
    <w:rsid w:val="4D639483"/>
    <w:rsid w:val="4D8502B6"/>
    <w:rsid w:val="4DA41027"/>
    <w:rsid w:val="4DB5DEFF"/>
    <w:rsid w:val="508AAB3D"/>
    <w:rsid w:val="526CCC18"/>
    <w:rsid w:val="540B2538"/>
    <w:rsid w:val="5461BCA1"/>
    <w:rsid w:val="54E95A5F"/>
    <w:rsid w:val="55B0D24C"/>
    <w:rsid w:val="55E88E14"/>
    <w:rsid w:val="59AFD858"/>
    <w:rsid w:val="5B2AC913"/>
    <w:rsid w:val="5BCBBBAC"/>
    <w:rsid w:val="5CE9AA53"/>
    <w:rsid w:val="5F2C8491"/>
    <w:rsid w:val="5F87F57F"/>
    <w:rsid w:val="5FBA32F2"/>
    <w:rsid w:val="5FDA8E42"/>
    <w:rsid w:val="6081A7F4"/>
    <w:rsid w:val="62D545FD"/>
    <w:rsid w:val="639459D5"/>
    <w:rsid w:val="63B3B383"/>
    <w:rsid w:val="6469EA22"/>
    <w:rsid w:val="674B1D29"/>
    <w:rsid w:val="6A05D0CF"/>
    <w:rsid w:val="6AC8DA44"/>
    <w:rsid w:val="6BB08740"/>
    <w:rsid w:val="6FDC5338"/>
    <w:rsid w:val="6FFE3B62"/>
    <w:rsid w:val="71032243"/>
    <w:rsid w:val="75072259"/>
    <w:rsid w:val="761D8132"/>
    <w:rsid w:val="77E5D1BC"/>
    <w:rsid w:val="7865FD28"/>
    <w:rsid w:val="795B4B34"/>
    <w:rsid w:val="79D8686A"/>
    <w:rsid w:val="79DFCA5C"/>
    <w:rsid w:val="7A1A9530"/>
    <w:rsid w:val="7A2BE5C7"/>
    <w:rsid w:val="7A761BF0"/>
    <w:rsid w:val="7B30FA4E"/>
    <w:rsid w:val="7DED099E"/>
    <w:rsid w:val="7E843A49"/>
    <w:rsid w:val="7EC7AD1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2D018"/>
  <w15:chartTrackingRefBased/>
  <w15:docId w15:val="{09C37304-C1C7-4BB6-BC65-04D26DED7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19392D"/>
    <w:pPr>
      <w:tabs>
        <w:tab w:val="center" w:pos="4536"/>
        <w:tab w:val="right" w:pos="9072"/>
      </w:tabs>
    </w:pPr>
  </w:style>
  <w:style w:type="character" w:customStyle="1" w:styleId="ZhlavChar">
    <w:name w:val="Záhlaví Char"/>
    <w:basedOn w:val="Standardnpsmoodstavce"/>
    <w:link w:val="Zhlav"/>
    <w:uiPriority w:val="99"/>
    <w:rsid w:val="0019392D"/>
    <w:rPr>
      <w:rFonts w:ascii="Calibri" w:hAnsi="Calibri" w:cs="Calibri"/>
      <w:kern w:val="0"/>
    </w:rPr>
  </w:style>
  <w:style w:type="paragraph" w:styleId="Zpat">
    <w:name w:val="footer"/>
    <w:basedOn w:val="Normln"/>
    <w:link w:val="ZpatChar"/>
    <w:uiPriority w:val="99"/>
    <w:unhideWhenUsed/>
    <w:rsid w:val="0019392D"/>
    <w:pPr>
      <w:tabs>
        <w:tab w:val="center" w:pos="4536"/>
        <w:tab w:val="right" w:pos="9072"/>
      </w:tabs>
    </w:pPr>
  </w:style>
  <w:style w:type="character" w:customStyle="1" w:styleId="ZpatChar">
    <w:name w:val="Zápatí Char"/>
    <w:basedOn w:val="Standardnpsmoodstavce"/>
    <w:link w:val="Zpat"/>
    <w:uiPriority w:val="99"/>
    <w:rsid w:val="0019392D"/>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48755">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955280773">
      <w:bodyDiv w:val="1"/>
      <w:marLeft w:val="0"/>
      <w:marRight w:val="0"/>
      <w:marTop w:val="0"/>
      <w:marBottom w:val="0"/>
      <w:divBdr>
        <w:top w:val="none" w:sz="0" w:space="0" w:color="auto"/>
        <w:left w:val="none" w:sz="0" w:space="0" w:color="auto"/>
        <w:bottom w:val="none" w:sz="0" w:space="0" w:color="auto"/>
        <w:right w:val="none" w:sz="0" w:space="0" w:color="auto"/>
      </w:divBdr>
    </w:div>
    <w:div w:id="2063795043">
      <w:bodyDiv w:val="1"/>
      <w:marLeft w:val="0"/>
      <w:marRight w:val="0"/>
      <w:marTop w:val="0"/>
      <w:marBottom w:val="0"/>
      <w:divBdr>
        <w:top w:val="none" w:sz="0" w:space="0" w:color="auto"/>
        <w:left w:val="none" w:sz="0" w:space="0" w:color="auto"/>
        <w:bottom w:val="none" w:sz="0" w:space="0" w:color="auto"/>
        <w:right w:val="none" w:sz="0" w:space="0" w:color="auto"/>
      </w:divBdr>
    </w:div>
    <w:div w:id="21263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pkova\Downloads\SABLONA_UO_AOVXX_N&#225;zev_ID_UUR_2026_02_19.dot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SABLONA_UO_AOVXX_Název_ID_UUR_2026_02_19</Template>
  <TotalTime>182</TotalTime>
  <Pages>4</Pages>
  <Words>2076</Words>
  <Characters>12250</Characters>
  <Application>Microsoft Office Word</Application>
  <DocSecurity>0</DocSecurity>
  <Lines>102</Lines>
  <Paragraphs>28</Paragraphs>
  <ScaleCrop>false</ScaleCrop>
  <Company>Ministerstvo pro místní rozvoj</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Klára Škopková</dc:creator>
  <cp:keywords/>
  <dc:description/>
  <cp:lastModifiedBy>Anna Romanchuk</cp:lastModifiedBy>
  <cp:revision>77</cp:revision>
  <cp:lastPrinted>2026-04-02T16:03:00Z</cp:lastPrinted>
  <dcterms:created xsi:type="dcterms:W3CDTF">2026-02-27T19:39:00Z</dcterms:created>
  <dcterms:modified xsi:type="dcterms:W3CDTF">2026-07-16T16:14:00Z</dcterms:modified>
</cp:coreProperties>
</file>